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0DCAD8E7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</w:t>
      </w:r>
      <w:r w:rsidR="00984038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WG</w:t>
      </w:r>
      <w:r w:rsidR="00184F9C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Meet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ing #</w:t>
      </w:r>
      <w:r w:rsidR="00CB659C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11</w:t>
      </w:r>
      <w:r w:rsidR="00184F9C">
        <w:rPr>
          <w:rFonts w:ascii="Arial" w:eastAsia="MS Mincho" w:hAnsi="Arial" w:cs="Arial"/>
          <w:b/>
          <w:sz w:val="24"/>
          <w:szCs w:val="24"/>
          <w:lang w:val="en-GB" w:eastAsia="zh-CN"/>
        </w:rPr>
        <w:t>9bis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-e                 </w:t>
      </w:r>
      <w:r w:rsidR="00735237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03359D" w:rsidRPr="0003359D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</w:t>
      </w:r>
      <w:r w:rsidR="00CB659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</w:t>
      </w:r>
      <w:r w:rsidR="0003359D" w:rsidRPr="0003359D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-</w:t>
      </w:r>
      <w:r w:rsidR="00695C7E" w:rsidRPr="00695C7E">
        <w:t xml:space="preserve"> </w:t>
      </w:r>
      <w:r w:rsidR="00695C7E" w:rsidRPr="00695C7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2</w:t>
      </w:r>
      <w:r w:rsidR="00CB659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</w:t>
      </w:r>
      <w:r w:rsidR="001457D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1614</w:t>
      </w:r>
    </w:p>
    <w:p w14:paraId="2D3C1348" w14:textId="75E3188D" w:rsidR="00C47422" w:rsidRDefault="00CB659C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</w:t>
      </w:r>
      <w:r w:rsidR="007E0D65">
        <w:rPr>
          <w:rFonts w:cs="Arial"/>
          <w:sz w:val="24"/>
          <w:szCs w:val="24"/>
          <w:lang w:eastAsia="zh-CN"/>
        </w:rPr>
        <w:t xml:space="preserve">-Meeting, </w:t>
      </w:r>
      <w:r>
        <w:rPr>
          <w:rFonts w:cs="Arial"/>
          <w:sz w:val="24"/>
          <w:szCs w:val="24"/>
          <w:lang w:eastAsia="zh-CN"/>
        </w:rPr>
        <w:t>April</w:t>
      </w:r>
      <w:r w:rsidR="00583841" w:rsidRPr="00583841">
        <w:rPr>
          <w:rFonts w:cs="Arial"/>
          <w:sz w:val="24"/>
          <w:szCs w:val="24"/>
          <w:lang w:eastAsia="zh-CN"/>
        </w:rPr>
        <w:t xml:space="preserve"> 1</w:t>
      </w:r>
      <w:r>
        <w:rPr>
          <w:rFonts w:cs="Arial"/>
          <w:sz w:val="24"/>
          <w:szCs w:val="24"/>
          <w:lang w:eastAsia="zh-CN"/>
        </w:rPr>
        <w:t>7th</w:t>
      </w:r>
      <w:r w:rsidR="00583841" w:rsidRPr="00583841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26th</w:t>
      </w:r>
      <w:r w:rsidR="00583841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3344BE04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080ECA">
        <w:rPr>
          <w:rFonts w:eastAsia="SimSun"/>
          <w:sz w:val="22"/>
          <w:lang w:eastAsia="zh-CN"/>
        </w:rPr>
        <w:t xml:space="preserve"> International B.V.</w:t>
      </w:r>
    </w:p>
    <w:p w14:paraId="1F0A8086" w14:textId="0E99F06A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</w:r>
      <w:r w:rsidR="00080ECA">
        <w:rPr>
          <w:rFonts w:eastAsia="SimSun"/>
          <w:sz w:val="22"/>
          <w:lang w:eastAsia="zh-CN"/>
        </w:rPr>
        <w:t>Correction</w:t>
      </w:r>
      <w:r>
        <w:rPr>
          <w:rFonts w:eastAsia="SimSun"/>
          <w:sz w:val="22"/>
          <w:lang w:eastAsia="zh-CN"/>
        </w:rPr>
        <w:t xml:space="preserve"> on </w:t>
      </w:r>
      <w:r w:rsidR="00080ECA">
        <w:rPr>
          <w:rFonts w:eastAsia="SimSun"/>
          <w:sz w:val="22"/>
          <w:lang w:eastAsia="zh-CN"/>
        </w:rPr>
        <w:t>F1AP</w:t>
      </w:r>
      <w:r>
        <w:rPr>
          <w:rFonts w:eastAsia="SimSun"/>
          <w:sz w:val="22"/>
          <w:lang w:eastAsia="zh-CN"/>
        </w:rPr>
        <w:t xml:space="preserve"> for </w:t>
      </w:r>
      <w:r w:rsidR="00080ECA">
        <w:rPr>
          <w:rFonts w:eastAsia="SimSun"/>
          <w:sz w:val="22"/>
          <w:lang w:eastAsia="zh-CN"/>
        </w:rPr>
        <w:t>L2 U2N Relay</w:t>
      </w:r>
    </w:p>
    <w:p w14:paraId="70F158C9" w14:textId="104DE8E3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8C3661">
        <w:rPr>
          <w:rFonts w:eastAsia="SimSun"/>
          <w:sz w:val="22"/>
          <w:lang w:eastAsia="zh-CN"/>
        </w:rPr>
        <w:t>9</w:t>
      </w:r>
      <w:r w:rsidR="00EC7DA4">
        <w:rPr>
          <w:rFonts w:eastAsia="SimSun"/>
          <w:sz w:val="22"/>
          <w:lang w:eastAsia="zh-CN"/>
        </w:rPr>
        <w:t>.2</w:t>
      </w:r>
      <w:r w:rsidR="00EB68AD">
        <w:rPr>
          <w:rFonts w:eastAsia="SimSun"/>
          <w:sz w:val="22"/>
          <w:lang w:eastAsia="zh-CN"/>
        </w:rPr>
        <w:t>.4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3A6445C2" w:rsidR="00453AF7" w:rsidRDefault="001E42C8" w:rsidP="009A7463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proofErr w:type="spellStart"/>
      <w:r w:rsidRPr="00A14DE5">
        <w:rPr>
          <w:i/>
          <w:iCs/>
          <w:lang w:val="en-GB" w:eastAsia="en-GB"/>
        </w:rPr>
        <w:t>Uu</w:t>
      </w:r>
      <w:proofErr w:type="spellEnd"/>
      <w:r w:rsidRPr="00A14DE5">
        <w:rPr>
          <w:i/>
          <w:iCs/>
          <w:lang w:val="en-GB" w:eastAsia="en-GB"/>
        </w:rPr>
        <w:t xml:space="preserve"> RLC Channel ID</w:t>
      </w:r>
      <w:r>
        <w:rPr>
          <w:lang w:val="en-GB" w:eastAsia="en-GB"/>
        </w:rPr>
        <w:t xml:space="preserve"> </w:t>
      </w:r>
      <w:r w:rsidR="00A14DE5">
        <w:rPr>
          <w:lang w:val="en-GB" w:eastAsia="en-GB"/>
        </w:rPr>
        <w:t xml:space="preserve">IE </w:t>
      </w:r>
      <w:r w:rsidR="008E1397">
        <w:rPr>
          <w:lang w:val="en-GB" w:eastAsia="en-GB"/>
        </w:rPr>
        <w:t>defined</w:t>
      </w:r>
      <w:r w:rsidR="00A14DE5">
        <w:rPr>
          <w:lang w:val="en-GB" w:eastAsia="en-GB"/>
        </w:rPr>
        <w:t xml:space="preserve"> </w:t>
      </w:r>
      <w:r w:rsidR="008E1397">
        <w:rPr>
          <w:lang w:val="en-GB" w:eastAsia="en-GB"/>
        </w:rPr>
        <w:t>i</w:t>
      </w:r>
      <w:r>
        <w:rPr>
          <w:lang w:val="en-GB" w:eastAsia="en-GB"/>
        </w:rPr>
        <w:t>n TS 38.473 V17.4.</w:t>
      </w:r>
      <w:r w:rsidR="00182110">
        <w:rPr>
          <w:lang w:val="en-GB" w:eastAsia="en-GB"/>
        </w:rPr>
        <w:t>1</w:t>
      </w:r>
      <w:r w:rsidR="00415094">
        <w:rPr>
          <w:lang w:val="en-GB" w:eastAsia="en-GB"/>
        </w:rPr>
        <w:t xml:space="preserve"> </w:t>
      </w:r>
      <w:r w:rsidR="00415094">
        <w:rPr>
          <w:lang w:val="en-GB" w:eastAsia="en-GB"/>
        </w:rPr>
        <w:fldChar w:fldCharType="begin"/>
      </w:r>
      <w:r w:rsidR="00415094">
        <w:rPr>
          <w:lang w:val="en-GB" w:eastAsia="en-GB"/>
        </w:rPr>
        <w:instrText xml:space="preserve"> REF _Ref68023258 \r \h </w:instrText>
      </w:r>
      <w:r w:rsidR="00415094">
        <w:rPr>
          <w:lang w:val="en-GB" w:eastAsia="en-GB"/>
        </w:rPr>
      </w:r>
      <w:r w:rsidR="00415094">
        <w:rPr>
          <w:lang w:val="en-GB" w:eastAsia="en-GB"/>
        </w:rPr>
        <w:fldChar w:fldCharType="separate"/>
      </w:r>
      <w:r w:rsidR="00415094">
        <w:rPr>
          <w:lang w:val="en-GB" w:eastAsia="en-GB"/>
        </w:rPr>
        <w:t>[1]</w:t>
      </w:r>
      <w:r w:rsidR="00415094">
        <w:rPr>
          <w:lang w:val="en-GB" w:eastAsia="en-GB"/>
        </w:rPr>
        <w:fldChar w:fldCharType="end"/>
      </w:r>
      <w:r w:rsidR="00A14DE5">
        <w:rPr>
          <w:lang w:val="en-GB" w:eastAsia="en-GB"/>
        </w:rPr>
        <w:t xml:space="preserve"> is not consistent with the </w:t>
      </w:r>
      <w:proofErr w:type="spellStart"/>
      <w:r w:rsidR="008E1397" w:rsidRPr="008E1397">
        <w:rPr>
          <w:i/>
          <w:iCs/>
          <w:lang w:val="en-GB" w:eastAsia="en-GB"/>
        </w:rPr>
        <w:t>Uu-RelayRLC-ChannelID</w:t>
      </w:r>
      <w:proofErr w:type="spellEnd"/>
      <w:r w:rsidR="008E1397" w:rsidRPr="008E1397">
        <w:rPr>
          <w:lang w:val="en-GB" w:eastAsia="en-GB"/>
        </w:rPr>
        <w:t xml:space="preserve"> IE</w:t>
      </w:r>
      <w:r w:rsidR="008E1397">
        <w:rPr>
          <w:lang w:val="en-GB" w:eastAsia="en-GB"/>
        </w:rPr>
        <w:t xml:space="preserve"> defined in TS 38.331 V17.4.0 </w:t>
      </w:r>
      <w:r w:rsidR="008E1397">
        <w:rPr>
          <w:lang w:val="en-GB" w:eastAsia="en-GB"/>
        </w:rPr>
        <w:fldChar w:fldCharType="begin"/>
      </w:r>
      <w:r w:rsidR="008E1397">
        <w:rPr>
          <w:lang w:val="en-GB" w:eastAsia="en-GB"/>
        </w:rPr>
        <w:instrText xml:space="preserve"> REF _Ref69191489 \r \h </w:instrText>
      </w:r>
      <w:r w:rsidR="008E1397">
        <w:rPr>
          <w:lang w:val="en-GB" w:eastAsia="en-GB"/>
        </w:rPr>
      </w:r>
      <w:r w:rsidR="008E1397">
        <w:rPr>
          <w:lang w:val="en-GB" w:eastAsia="en-GB"/>
        </w:rPr>
        <w:fldChar w:fldCharType="separate"/>
      </w:r>
      <w:r w:rsidR="008E1397">
        <w:rPr>
          <w:lang w:val="en-GB" w:eastAsia="en-GB"/>
        </w:rPr>
        <w:t>[2]</w:t>
      </w:r>
      <w:r w:rsidR="008E1397">
        <w:rPr>
          <w:lang w:val="en-GB" w:eastAsia="en-GB"/>
        </w:rPr>
        <w:fldChar w:fldCharType="end"/>
      </w:r>
      <w:r w:rsidR="008E1397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5656E67E" w14:textId="70B0B27A" w:rsidR="00A7153C" w:rsidRDefault="00A7153C" w:rsidP="001A3787">
      <w:pPr>
        <w:pStyle w:val="Heading2"/>
        <w:ind w:left="663" w:hanging="663"/>
        <w:rPr>
          <w:rFonts w:cs="Arial"/>
        </w:rPr>
      </w:pPr>
      <w:proofErr w:type="spellStart"/>
      <w:r w:rsidRPr="00A7153C">
        <w:rPr>
          <w:rFonts w:cs="Arial"/>
          <w:i/>
          <w:iCs/>
        </w:rPr>
        <w:t>Uu-RelayRLC-ChannelID</w:t>
      </w:r>
      <w:proofErr w:type="spellEnd"/>
      <w:r>
        <w:rPr>
          <w:rFonts w:cs="Arial"/>
        </w:rPr>
        <w:t xml:space="preserve"> IE defined in </w:t>
      </w:r>
      <w:r w:rsidR="00296DF9">
        <w:rPr>
          <w:rFonts w:cs="Arial"/>
        </w:rPr>
        <w:t xml:space="preserve">the NR </w:t>
      </w:r>
      <w:r>
        <w:rPr>
          <w:rFonts w:cs="Arial"/>
        </w:rPr>
        <w:t>RRC</w:t>
      </w:r>
      <w:r w:rsidR="00296DF9">
        <w:rPr>
          <w:rFonts w:cs="Arial"/>
        </w:rPr>
        <w:t xml:space="preserve"> </w:t>
      </w:r>
      <w:proofErr w:type="gramStart"/>
      <w:r w:rsidR="00296DF9">
        <w:rPr>
          <w:rFonts w:cs="Arial"/>
        </w:rPr>
        <w:t>spec</w:t>
      </w:r>
      <w:proofErr w:type="gramEnd"/>
    </w:p>
    <w:p w14:paraId="106FC4A8" w14:textId="679DD32D" w:rsidR="00466F8E" w:rsidRDefault="00296DF9" w:rsidP="00466F8E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proofErr w:type="spellStart"/>
      <w:r w:rsidRPr="00833CB1">
        <w:rPr>
          <w:i/>
          <w:iCs/>
          <w:lang w:val="en-GB" w:eastAsia="en-US"/>
        </w:rPr>
        <w:t>Uu-RelayRLC-ChannelID</w:t>
      </w:r>
      <w:proofErr w:type="spellEnd"/>
      <w:r>
        <w:rPr>
          <w:lang w:val="en-GB" w:eastAsia="en-US"/>
        </w:rPr>
        <w:t xml:space="preserve"> IE is defined in the NR RRC spec TS 38.331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</w:t>
      </w:r>
      <w:r>
        <w:rPr>
          <w:lang w:val="en-GB" w:eastAsia="en-US"/>
        </w:rPr>
        <w:t>as below.</w:t>
      </w:r>
    </w:p>
    <w:p w14:paraId="787141C5" w14:textId="77777777" w:rsidR="00A94530" w:rsidRDefault="00A94530" w:rsidP="00466F8E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6DF9" w14:paraId="2A3A20FB" w14:textId="77777777" w:rsidTr="00296DF9">
        <w:tc>
          <w:tcPr>
            <w:tcW w:w="9621" w:type="dxa"/>
          </w:tcPr>
          <w:p w14:paraId="130FFD1A" w14:textId="77777777" w:rsidR="00296DF9" w:rsidRPr="00F10B4F" w:rsidRDefault="00296DF9" w:rsidP="00296DF9">
            <w:pPr>
              <w:pStyle w:val="Heading4"/>
              <w:rPr>
                <w:rFonts w:eastAsia="SimSun"/>
              </w:rPr>
            </w:pPr>
            <w:bookmarkStart w:id="9" w:name="_Toc131065201"/>
            <w:r w:rsidRPr="00F10B4F">
              <w:rPr>
                <w:rFonts w:eastAsia="SimSun"/>
              </w:rPr>
              <w:t>–</w:t>
            </w:r>
            <w:r w:rsidRPr="00F10B4F">
              <w:rPr>
                <w:rFonts w:eastAsia="SimSun"/>
              </w:rPr>
              <w:tab/>
            </w:r>
            <w:proofErr w:type="spellStart"/>
            <w:r w:rsidRPr="00F10B4F">
              <w:rPr>
                <w:rFonts w:eastAsia="SimSun"/>
                <w:i/>
                <w:iCs/>
              </w:rPr>
              <w:t>Uu-RelayRLC-ChannelID</w:t>
            </w:r>
            <w:bookmarkEnd w:id="9"/>
            <w:proofErr w:type="spellEnd"/>
          </w:p>
          <w:p w14:paraId="676D7F99" w14:textId="77777777" w:rsidR="00296DF9" w:rsidRPr="00F10B4F" w:rsidRDefault="00296DF9" w:rsidP="00296DF9">
            <w:pPr>
              <w:rPr>
                <w:rFonts w:eastAsia="SimSun"/>
              </w:rPr>
            </w:pPr>
            <w:r w:rsidRPr="00F10B4F">
              <w:rPr>
                <w:rFonts w:eastAsia="SimSun"/>
              </w:rPr>
              <w:t xml:space="preserve">The IE </w:t>
            </w:r>
            <w:proofErr w:type="spellStart"/>
            <w:r w:rsidRPr="00F10B4F">
              <w:rPr>
                <w:rFonts w:eastAsia="SimSun"/>
                <w:i/>
              </w:rPr>
              <w:t>Uu-RelayRLC-ChannelID</w:t>
            </w:r>
            <w:proofErr w:type="spellEnd"/>
            <w:r w:rsidRPr="00F10B4F">
              <w:rPr>
                <w:rFonts w:eastAsia="SimSun"/>
                <w:i/>
              </w:rPr>
              <w:t xml:space="preserve"> </w:t>
            </w:r>
            <w:r w:rsidRPr="00F10B4F">
              <w:rPr>
                <w:rFonts w:eastAsia="SimSun"/>
              </w:rPr>
              <w:t xml:space="preserve">is used to identify </w:t>
            </w:r>
            <w:r w:rsidRPr="00F10B4F">
              <w:t xml:space="preserve">a </w:t>
            </w:r>
            <w:proofErr w:type="spellStart"/>
            <w:r w:rsidRPr="00F10B4F">
              <w:t>Uu</w:t>
            </w:r>
            <w:proofErr w:type="spellEnd"/>
            <w:r w:rsidRPr="00F10B4F">
              <w:t xml:space="preserve"> Relay RLC channel in the link between L2 U2N Relay UE</w:t>
            </w:r>
            <w:r w:rsidRPr="00F10B4F">
              <w:rPr>
                <w:rFonts w:eastAsia="SimSun"/>
              </w:rPr>
              <w:t xml:space="preserve"> </w:t>
            </w:r>
            <w:r w:rsidRPr="00F10B4F">
              <w:t>and network.</w:t>
            </w:r>
          </w:p>
          <w:p w14:paraId="6EC4F06A" w14:textId="77777777" w:rsidR="00296DF9" w:rsidRPr="00F10B4F" w:rsidRDefault="00296DF9" w:rsidP="00296DF9">
            <w:pPr>
              <w:pStyle w:val="TH"/>
              <w:rPr>
                <w:rFonts w:eastAsia="SimSun"/>
              </w:rPr>
            </w:pPr>
            <w:proofErr w:type="spellStart"/>
            <w:r w:rsidRPr="00F10B4F">
              <w:rPr>
                <w:i/>
                <w:iCs/>
              </w:rPr>
              <w:t>Uu-RelayRLC-ChannelID</w:t>
            </w:r>
            <w:proofErr w:type="spellEnd"/>
            <w:r w:rsidRPr="00F10B4F">
              <w:rPr>
                <w:rFonts w:eastAsia="SimSun"/>
              </w:rPr>
              <w:t xml:space="preserve"> information element</w:t>
            </w:r>
          </w:p>
          <w:p w14:paraId="1447F890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ASN1START</w:t>
            </w:r>
          </w:p>
          <w:p w14:paraId="28176F13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TAG-UURELAYRLCCHANNELID-START</w:t>
            </w:r>
          </w:p>
          <w:p w14:paraId="260CFFAD" w14:textId="77777777" w:rsidR="00296DF9" w:rsidRPr="00F10B4F" w:rsidRDefault="00296DF9" w:rsidP="00296DF9">
            <w:pPr>
              <w:pStyle w:val="PL"/>
            </w:pPr>
          </w:p>
          <w:p w14:paraId="5BB9462B" w14:textId="77777777" w:rsidR="00296DF9" w:rsidRPr="00F10B4F" w:rsidRDefault="00296DF9" w:rsidP="00296DF9">
            <w:pPr>
              <w:pStyle w:val="PL"/>
            </w:pPr>
            <w:r w:rsidRPr="00F10B4F">
              <w:t>Uu-RelayRLC-ChannelID-r</w:t>
            </w:r>
            <w:proofErr w:type="gramStart"/>
            <w:r w:rsidRPr="00F10B4F">
              <w:t>17 ::=</w:t>
            </w:r>
            <w:proofErr w:type="gramEnd"/>
            <w:r w:rsidRPr="00F10B4F">
              <w:t xml:space="preserve"> </w:t>
            </w:r>
            <w:r w:rsidRPr="00F10B4F">
              <w:rPr>
                <w:color w:val="993366"/>
              </w:rPr>
              <w:t>INTEGER</w:t>
            </w:r>
            <w:r w:rsidRPr="00F10B4F">
              <w:t xml:space="preserve"> (1..maxLC-ID)</w:t>
            </w:r>
          </w:p>
          <w:p w14:paraId="6DC5D3E8" w14:textId="77777777" w:rsidR="00296DF9" w:rsidRPr="00F10B4F" w:rsidRDefault="00296DF9" w:rsidP="00296DF9">
            <w:pPr>
              <w:pStyle w:val="PL"/>
            </w:pPr>
          </w:p>
          <w:p w14:paraId="595F67E3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TAG-UURELAYRLCCHANNELID-STOP</w:t>
            </w:r>
          </w:p>
          <w:p w14:paraId="418F1C36" w14:textId="7BF8ED13" w:rsidR="00296DF9" w:rsidRPr="00296DF9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ASN1STOP</w:t>
            </w:r>
          </w:p>
        </w:tc>
      </w:tr>
    </w:tbl>
    <w:p w14:paraId="0E9AA6F2" w14:textId="77777777" w:rsidR="00296DF9" w:rsidRDefault="00296DF9" w:rsidP="00466F8E">
      <w:pPr>
        <w:rPr>
          <w:lang w:val="en-GB" w:eastAsia="en-US"/>
        </w:rPr>
      </w:pPr>
    </w:p>
    <w:p w14:paraId="264C0DE6" w14:textId="587C831E" w:rsidR="00870987" w:rsidRDefault="00870987" w:rsidP="00466F8E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proofErr w:type="spellStart"/>
      <w:r w:rsidRPr="003921F0">
        <w:rPr>
          <w:i/>
          <w:iCs/>
          <w:lang w:val="en-GB" w:eastAsia="en-US"/>
        </w:rPr>
        <w:t>maxLC</w:t>
      </w:r>
      <w:proofErr w:type="spellEnd"/>
      <w:r w:rsidRPr="003921F0">
        <w:rPr>
          <w:i/>
          <w:iCs/>
          <w:lang w:val="en-GB" w:eastAsia="en-US"/>
        </w:rPr>
        <w:t>-ID</w:t>
      </w:r>
      <w:r>
        <w:rPr>
          <w:lang w:val="en-GB" w:eastAsia="en-US"/>
        </w:rPr>
        <w:t xml:space="preserve"> is defined as below in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0987" w14:paraId="2BD69058" w14:textId="77777777" w:rsidTr="00870987">
        <w:tc>
          <w:tcPr>
            <w:tcW w:w="9621" w:type="dxa"/>
          </w:tcPr>
          <w:p w14:paraId="4F55DB9A" w14:textId="1C6C1F3D" w:rsidR="00870987" w:rsidRPr="00870987" w:rsidRDefault="00870987" w:rsidP="00870987">
            <w:pPr>
              <w:pStyle w:val="PL"/>
              <w:rPr>
                <w:color w:val="808080"/>
              </w:rPr>
            </w:pPr>
            <w:proofErr w:type="spellStart"/>
            <w:r w:rsidRPr="00F10B4F">
              <w:t>maxLC</w:t>
            </w:r>
            <w:proofErr w:type="spellEnd"/>
            <w:r w:rsidRPr="00F10B4F">
              <w:t xml:space="preserve">-ID                                </w:t>
            </w:r>
            <w:proofErr w:type="gramStart"/>
            <w:r w:rsidRPr="00F10B4F">
              <w:rPr>
                <w:color w:val="993366"/>
              </w:rPr>
              <w:t>INTEGER</w:t>
            </w:r>
            <w:r w:rsidRPr="00F10B4F">
              <w:t xml:space="preserve"> ::=</w:t>
            </w:r>
            <w:proofErr w:type="gramEnd"/>
            <w:r w:rsidRPr="00F10B4F">
              <w:t xml:space="preserve"> 32      </w:t>
            </w:r>
            <w:r w:rsidRPr="00F10B4F">
              <w:rPr>
                <w:color w:val="808080"/>
              </w:rPr>
              <w:t>-- Maximum value of Logical Channel ID</w:t>
            </w:r>
          </w:p>
        </w:tc>
      </w:tr>
    </w:tbl>
    <w:p w14:paraId="0CEE3D1C" w14:textId="6E34658A" w:rsidR="00870987" w:rsidRDefault="00870987" w:rsidP="00466F8E">
      <w:pPr>
        <w:rPr>
          <w:lang w:val="en-GB" w:eastAsia="en-US"/>
        </w:rPr>
      </w:pPr>
    </w:p>
    <w:p w14:paraId="42193CB6" w14:textId="64A86DC1" w:rsidR="00830CEF" w:rsidRDefault="00830CEF" w:rsidP="00466F8E">
      <w:pPr>
        <w:rPr>
          <w:lang w:val="en-GB" w:eastAsia="en-US"/>
        </w:rPr>
      </w:pPr>
      <w:r>
        <w:rPr>
          <w:lang w:val="en-GB" w:eastAsia="en-US"/>
        </w:rPr>
        <w:t xml:space="preserve">Therefore, </w:t>
      </w:r>
      <w:proofErr w:type="spellStart"/>
      <w:r w:rsidRPr="00B416CF">
        <w:rPr>
          <w:i/>
          <w:iCs/>
          <w:lang w:val="en-GB" w:eastAsia="en-US"/>
        </w:rPr>
        <w:t>Uu-RelayRLC-ChannelID</w:t>
      </w:r>
      <w:proofErr w:type="spellEnd"/>
      <w:r>
        <w:rPr>
          <w:lang w:val="en-GB" w:eastAsia="en-US"/>
        </w:rPr>
        <w:t xml:space="preserve"> </w:t>
      </w:r>
      <w:r w:rsidR="00516DF2">
        <w:rPr>
          <w:lang w:val="en-GB" w:eastAsia="en-US"/>
        </w:rPr>
        <w:t>is</w:t>
      </w:r>
      <w:r>
        <w:rPr>
          <w:lang w:val="en-GB" w:eastAsia="en-US"/>
        </w:rPr>
        <w:t xml:space="preserve"> an integer </w:t>
      </w:r>
      <w:r w:rsidR="007B0317">
        <w:rPr>
          <w:lang w:val="en-GB" w:eastAsia="en-US"/>
        </w:rPr>
        <w:t>of</w:t>
      </w:r>
      <w:r>
        <w:rPr>
          <w:lang w:val="en-GB" w:eastAsia="en-US"/>
        </w:rPr>
        <w:t xml:space="preserve"> the value in the range </w:t>
      </w:r>
      <w:r w:rsidR="00625B83">
        <w:rPr>
          <w:lang w:val="en-GB" w:eastAsia="en-US"/>
        </w:rPr>
        <w:t>from</w:t>
      </w:r>
      <w:r>
        <w:rPr>
          <w:lang w:val="en-GB" w:eastAsia="en-US"/>
        </w:rPr>
        <w:t xml:space="preserve"> 1 </w:t>
      </w:r>
      <w:r w:rsidR="00625B83">
        <w:rPr>
          <w:lang w:val="en-GB" w:eastAsia="en-US"/>
        </w:rPr>
        <w:t>to</w:t>
      </w:r>
      <w:r>
        <w:rPr>
          <w:lang w:val="en-GB" w:eastAsia="en-US"/>
        </w:rPr>
        <w:t xml:space="preserve"> 32.</w:t>
      </w:r>
    </w:p>
    <w:p w14:paraId="3938CE6A" w14:textId="553602DF" w:rsidR="007B0317" w:rsidRPr="00B43E23" w:rsidRDefault="007B0317" w:rsidP="007B0317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lastRenderedPageBreak/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proofErr w:type="spellStart"/>
      <w:r w:rsidR="007B35A6" w:rsidRPr="007B35A6">
        <w:rPr>
          <w:rFonts w:asciiTheme="minorHAnsi" w:hAnsiTheme="minorHAnsi" w:cstheme="minorHAnsi"/>
          <w:bCs/>
          <w:i/>
          <w:iCs/>
          <w:sz w:val="22"/>
        </w:rPr>
        <w:t>Uu-RelayRLC-ChannelID</w:t>
      </w:r>
      <w:proofErr w:type="spellEnd"/>
      <w:r w:rsidR="007B35A6">
        <w:rPr>
          <w:rFonts w:asciiTheme="minorHAnsi" w:hAnsiTheme="minorHAnsi" w:cstheme="minorHAnsi"/>
          <w:bCs/>
          <w:sz w:val="22"/>
        </w:rPr>
        <w:t xml:space="preserve"> is defined as an integer of the value in the range from 1 to 32 in TS 38.331</w:t>
      </w:r>
      <w:r w:rsidRPr="00B43E23">
        <w:rPr>
          <w:rFonts w:asciiTheme="minorHAnsi" w:hAnsiTheme="minorHAnsi" w:cstheme="minorHAnsi"/>
          <w:bCs/>
          <w:sz w:val="22"/>
        </w:rPr>
        <w:t xml:space="preserve">. </w:t>
      </w:r>
    </w:p>
    <w:p w14:paraId="254AE8A3" w14:textId="77777777" w:rsidR="007B0317" w:rsidRPr="00466F8E" w:rsidRDefault="007B0317" w:rsidP="00466F8E">
      <w:pPr>
        <w:rPr>
          <w:lang w:val="en-GB" w:eastAsia="en-US"/>
        </w:rPr>
      </w:pPr>
    </w:p>
    <w:p w14:paraId="37EDFE1B" w14:textId="2E91EFF7" w:rsidR="001A3787" w:rsidRDefault="007637DC" w:rsidP="001A3787">
      <w:pPr>
        <w:pStyle w:val="Heading2"/>
        <w:ind w:left="663" w:hanging="663"/>
        <w:rPr>
          <w:rFonts w:cs="Arial"/>
        </w:rPr>
      </w:pPr>
      <w:proofErr w:type="spellStart"/>
      <w:r w:rsidRPr="007637DC">
        <w:rPr>
          <w:rFonts w:cs="Arial"/>
          <w:i/>
          <w:iCs/>
        </w:rPr>
        <w:t>Uu</w:t>
      </w:r>
      <w:proofErr w:type="spellEnd"/>
      <w:r w:rsidRPr="007637DC">
        <w:rPr>
          <w:rFonts w:cs="Arial"/>
          <w:i/>
          <w:iCs/>
        </w:rPr>
        <w:t xml:space="preserve"> RLC Channel ID</w:t>
      </w:r>
      <w:r>
        <w:rPr>
          <w:rFonts w:cs="Arial"/>
        </w:rPr>
        <w:t xml:space="preserve"> IE defined in </w:t>
      </w:r>
      <w:r w:rsidR="00296DF9">
        <w:rPr>
          <w:rFonts w:cs="Arial"/>
        </w:rPr>
        <w:t xml:space="preserve">the NR </w:t>
      </w:r>
      <w:r>
        <w:rPr>
          <w:rFonts w:cs="Arial"/>
        </w:rPr>
        <w:t>F1AP</w:t>
      </w:r>
      <w:r w:rsidR="00296DF9">
        <w:rPr>
          <w:rFonts w:cs="Arial"/>
        </w:rPr>
        <w:t xml:space="preserve"> </w:t>
      </w:r>
      <w:proofErr w:type="gramStart"/>
      <w:r w:rsidR="00296DF9">
        <w:rPr>
          <w:rFonts w:cs="Arial"/>
        </w:rPr>
        <w:t>spec</w:t>
      </w:r>
      <w:proofErr w:type="gramEnd"/>
    </w:p>
    <w:p w14:paraId="73D621E7" w14:textId="7A52489D" w:rsidR="00333299" w:rsidRDefault="003D016C" w:rsidP="001A3787">
      <w:pPr>
        <w:rPr>
          <w:lang w:val="en-GB" w:eastAsia="en-GB"/>
        </w:rPr>
      </w:pPr>
      <w:r>
        <w:t xml:space="preserve">The </w:t>
      </w:r>
      <w:proofErr w:type="spellStart"/>
      <w:r>
        <w:t>Uu</w:t>
      </w:r>
      <w:proofErr w:type="spellEnd"/>
      <w:r>
        <w:t xml:space="preserve"> RLC Channel ID IE is defined in the NR F1AP spec </w:t>
      </w:r>
      <w:r>
        <w:rPr>
          <w:lang w:val="en-GB" w:eastAsia="en-GB"/>
        </w:rPr>
        <w:t xml:space="preserve">TS 38.473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as below.</w:t>
      </w:r>
    </w:p>
    <w:p w14:paraId="081F2A14" w14:textId="77777777" w:rsidR="007C63DB" w:rsidRDefault="007C63DB" w:rsidP="001A378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D016C" w14:paraId="76DA637B" w14:textId="77777777" w:rsidTr="003D016C">
        <w:tc>
          <w:tcPr>
            <w:tcW w:w="9621" w:type="dxa"/>
          </w:tcPr>
          <w:p w14:paraId="332769A2" w14:textId="77777777" w:rsidR="003D016C" w:rsidRDefault="003D016C" w:rsidP="003D016C">
            <w:pPr>
              <w:pStyle w:val="Heading4"/>
              <w:rPr>
                <w:lang w:val="en-US" w:eastAsia="zh-CN"/>
              </w:rPr>
            </w:pPr>
            <w:bookmarkStart w:id="10" w:name="_Toc99038945"/>
            <w:bookmarkStart w:id="11" w:name="_Toc99731208"/>
            <w:bookmarkStart w:id="12" w:name="_Toc105511339"/>
            <w:bookmarkStart w:id="13" w:name="_Toc105927871"/>
            <w:bookmarkStart w:id="14" w:name="_Toc106110411"/>
            <w:bookmarkStart w:id="15" w:name="_Toc113835848"/>
            <w:bookmarkStart w:id="16" w:name="_Toc120124696"/>
            <w:bookmarkStart w:id="17" w:name="_Toc121161696"/>
            <w:r>
              <w:t>9.3.1.266</w:t>
            </w:r>
            <w:r>
              <w:tab/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0A0C40C0" w14:textId="77777777" w:rsidR="003D016C" w:rsidRDefault="003D016C" w:rsidP="003D016C">
            <w:r>
              <w:rPr>
                <w:lang w:eastAsia="zh-CN"/>
              </w:rPr>
              <w:t xml:space="preserve">This IE uniquely identifies a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47"/>
              <w:gridCol w:w="1076"/>
              <w:gridCol w:w="1394"/>
              <w:gridCol w:w="1814"/>
              <w:gridCol w:w="2764"/>
            </w:tblGrid>
            <w:tr w:rsidR="003D016C" w14:paraId="25413357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131CB183" w14:textId="77777777" w:rsidR="003D016C" w:rsidRDefault="003D016C" w:rsidP="003D016C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4ED2A510" w14:textId="77777777" w:rsidR="003D016C" w:rsidRDefault="003D016C" w:rsidP="003D016C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021332AE" w14:textId="77777777" w:rsidR="003D016C" w:rsidRDefault="003D016C" w:rsidP="003D016C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358BE4D9" w14:textId="77777777" w:rsidR="003D016C" w:rsidRDefault="003D016C" w:rsidP="003D016C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52D7360B" w14:textId="77777777" w:rsidR="003D016C" w:rsidRDefault="003D016C" w:rsidP="003D016C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3D016C" w14:paraId="3BDE3E79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15B674C" w14:textId="77777777" w:rsidR="003D016C" w:rsidRDefault="003D016C" w:rsidP="003D016C">
                  <w:pPr>
                    <w:pStyle w:val="TAL"/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Uu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3A96AE85" w14:textId="77777777" w:rsidR="003D016C" w:rsidRDefault="003D016C" w:rsidP="003D016C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1B1EAF9" w14:textId="77777777" w:rsidR="003D016C" w:rsidRDefault="003D016C" w:rsidP="003D016C">
                  <w:pPr>
                    <w:pStyle w:val="TAL"/>
                  </w:pPr>
                </w:p>
              </w:tc>
              <w:tc>
                <w:tcPr>
                  <w:tcW w:w="1872" w:type="dxa"/>
                </w:tcPr>
                <w:p w14:paraId="6190374F" w14:textId="77777777" w:rsidR="003D016C" w:rsidRDefault="003D016C" w:rsidP="003D016C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74A6BE44" w14:textId="77777777" w:rsidR="003D016C" w:rsidRDefault="003D016C" w:rsidP="003D016C">
                  <w:pPr>
                    <w:pStyle w:val="TAL"/>
                  </w:pPr>
                </w:p>
              </w:tc>
            </w:tr>
          </w:tbl>
          <w:p w14:paraId="1B99D057" w14:textId="77777777" w:rsidR="003D016C" w:rsidRDefault="003D016C" w:rsidP="001A3787">
            <w:pPr>
              <w:rPr>
                <w:lang w:val="en-GB" w:eastAsia="en-US"/>
              </w:rPr>
            </w:pPr>
          </w:p>
        </w:tc>
      </w:tr>
    </w:tbl>
    <w:p w14:paraId="28F68A76" w14:textId="77777777" w:rsidR="003D016C" w:rsidRDefault="003D016C" w:rsidP="001A3787">
      <w:pPr>
        <w:rPr>
          <w:lang w:val="en-GB" w:eastAsia="en-US"/>
        </w:rPr>
      </w:pPr>
    </w:p>
    <w:p w14:paraId="6F573C38" w14:textId="2412387A" w:rsidR="00A94530" w:rsidRDefault="00A94530" w:rsidP="001A3787">
      <w:pPr>
        <w:rPr>
          <w:lang w:val="en-GB" w:eastAsia="en-US"/>
        </w:rPr>
      </w:pPr>
      <w:r>
        <w:rPr>
          <w:lang w:val="en-GB" w:eastAsia="en-US"/>
        </w:rPr>
        <w:t xml:space="preserve">Although TS 38.473 defines the max number of </w:t>
      </w:r>
      <w:proofErr w:type="spellStart"/>
      <w:r>
        <w:rPr>
          <w:lang w:val="en-GB" w:eastAsia="en-US"/>
        </w:rPr>
        <w:t>Uu</w:t>
      </w:r>
      <w:proofErr w:type="spellEnd"/>
      <w:r>
        <w:rPr>
          <w:lang w:val="en-GB" w:eastAsia="en-US"/>
        </w:rPr>
        <w:t xml:space="preserve"> RLC Channels to be 32, the spec does not require the </w:t>
      </w:r>
      <w:proofErr w:type="spellStart"/>
      <w:r w:rsidRPr="00A94530">
        <w:rPr>
          <w:i/>
          <w:iCs/>
          <w:lang w:val="en-GB" w:eastAsia="en-US"/>
        </w:rPr>
        <w:t>Uu</w:t>
      </w:r>
      <w:proofErr w:type="spellEnd"/>
      <w:r w:rsidRPr="00A94530">
        <w:rPr>
          <w:i/>
          <w:iCs/>
          <w:lang w:val="en-GB" w:eastAsia="en-US"/>
        </w:rPr>
        <w:t xml:space="preserve"> RLC Channel ID</w:t>
      </w:r>
      <w:r>
        <w:rPr>
          <w:lang w:val="en-GB" w:eastAsia="en-US"/>
        </w:rPr>
        <w:t xml:space="preserve"> to be in the range as defined in the TS 38.331. Instead, </w:t>
      </w:r>
      <w:proofErr w:type="spellStart"/>
      <w:r w:rsidRPr="00A94530">
        <w:rPr>
          <w:i/>
          <w:iCs/>
          <w:lang w:val="en-GB" w:eastAsia="en-US"/>
        </w:rPr>
        <w:t>Uu</w:t>
      </w:r>
      <w:proofErr w:type="spellEnd"/>
      <w:r w:rsidRPr="00A94530">
        <w:rPr>
          <w:i/>
          <w:iCs/>
          <w:lang w:val="en-GB" w:eastAsia="en-US"/>
        </w:rPr>
        <w:t xml:space="preserve"> RLC Channel ID</w:t>
      </w:r>
      <w:r>
        <w:rPr>
          <w:lang w:val="en-GB" w:eastAsia="en-US"/>
        </w:rPr>
        <w:t xml:space="preserve"> IE is defined as a 16-bit string, which allows it to have value greater than 32.</w:t>
      </w:r>
    </w:p>
    <w:p w14:paraId="77FDB08C" w14:textId="77777777" w:rsidR="00A94530" w:rsidRDefault="00A94530" w:rsidP="001A378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94530" w14:paraId="0793C69B" w14:textId="77777777" w:rsidTr="00A94530">
        <w:tc>
          <w:tcPr>
            <w:tcW w:w="9621" w:type="dxa"/>
          </w:tcPr>
          <w:p w14:paraId="5EC6B17C" w14:textId="56B8821E" w:rsidR="00A94530" w:rsidRPr="00A94530" w:rsidRDefault="00A94530" w:rsidP="00A94530">
            <w:pPr>
              <w:pStyle w:val="PL"/>
              <w:rPr>
                <w:rFonts w:eastAsia="FangSong"/>
                <w:snapToGrid w:val="0"/>
              </w:rPr>
            </w:pPr>
            <w:proofErr w:type="spellStart"/>
            <w:r>
              <w:rPr>
                <w:rFonts w:eastAsia="FangSong"/>
                <w:snapToGrid w:val="0"/>
              </w:rPr>
              <w:t>maxnoofUuRLCChannels</w:t>
            </w:r>
            <w:proofErr w:type="spellEnd"/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proofErr w:type="gramStart"/>
            <w:r w:rsidRPr="009A1425">
              <w:rPr>
                <w:snapToGrid w:val="0"/>
                <w:lang w:val="sv-SE"/>
              </w:rPr>
              <w:t>INTEGER ::=</w:t>
            </w:r>
            <w:proofErr w:type="gramEnd"/>
            <w:r w:rsidRPr="009A1425">
              <w:rPr>
                <w:snapToGrid w:val="0"/>
                <w:lang w:val="sv-SE"/>
              </w:rPr>
              <w:t xml:space="preserve"> 32</w:t>
            </w:r>
          </w:p>
        </w:tc>
      </w:tr>
    </w:tbl>
    <w:p w14:paraId="53EDC95E" w14:textId="77777777" w:rsidR="00A94530" w:rsidRDefault="00A94530" w:rsidP="001A3787">
      <w:pPr>
        <w:rPr>
          <w:lang w:val="en-GB" w:eastAsia="en-US"/>
        </w:rPr>
      </w:pPr>
    </w:p>
    <w:p w14:paraId="735FA370" w14:textId="0F43036A" w:rsidR="00326188" w:rsidRDefault="00326188" w:rsidP="00326188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proofErr w:type="spellStart"/>
      <w:r w:rsidRPr="00326188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326188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is defined as a 16-bit string in TS 38.473.</w:t>
      </w:r>
    </w:p>
    <w:p w14:paraId="01867398" w14:textId="2F06FFB6" w:rsidR="001C29D1" w:rsidRPr="001C29D1" w:rsidRDefault="001C29D1" w:rsidP="001C29D1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TS 38.473 does not limit the value of </w:t>
      </w:r>
      <w:proofErr w:type="spellStart"/>
      <w:r w:rsidRPr="00326188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326188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to the range of </w:t>
      </w:r>
      <w:proofErr w:type="gramStart"/>
      <w:r>
        <w:rPr>
          <w:rFonts w:asciiTheme="minorHAnsi" w:hAnsiTheme="minorHAnsi" w:cstheme="minorHAnsi"/>
          <w:bCs/>
          <w:sz w:val="22"/>
        </w:rPr>
        <w:t>1..</w:t>
      </w:r>
      <w:proofErr w:type="gramEnd"/>
      <w:r>
        <w:rPr>
          <w:rFonts w:asciiTheme="minorHAnsi" w:hAnsiTheme="minorHAnsi" w:cstheme="minorHAnsi"/>
          <w:bCs/>
          <w:sz w:val="22"/>
        </w:rPr>
        <w:t>32.</w:t>
      </w:r>
    </w:p>
    <w:p w14:paraId="6AFFD372" w14:textId="77777777" w:rsidR="00326188" w:rsidRDefault="00326188" w:rsidP="001A3787">
      <w:pPr>
        <w:rPr>
          <w:lang w:val="en-GB" w:eastAsia="en-US"/>
        </w:rPr>
      </w:pPr>
    </w:p>
    <w:p w14:paraId="60676432" w14:textId="4FAE7387" w:rsidR="001A3787" w:rsidRPr="001A3787" w:rsidRDefault="008A5A30" w:rsidP="00093E28">
      <w:pPr>
        <w:pStyle w:val="Heading2"/>
        <w:ind w:left="663" w:hanging="663"/>
      </w:pPr>
      <w:r>
        <w:rPr>
          <w:rFonts w:cs="Arial"/>
        </w:rPr>
        <w:t xml:space="preserve">Proposals to change </w:t>
      </w:r>
      <w:proofErr w:type="spellStart"/>
      <w:r w:rsidRPr="008F68F7">
        <w:rPr>
          <w:rFonts w:cs="Arial"/>
          <w:i/>
          <w:iCs/>
        </w:rPr>
        <w:t>Uu</w:t>
      </w:r>
      <w:proofErr w:type="spellEnd"/>
      <w:r w:rsidRPr="008F68F7">
        <w:rPr>
          <w:rFonts w:cs="Arial"/>
          <w:i/>
          <w:iCs/>
        </w:rPr>
        <w:t xml:space="preserve"> RLC Channel ID</w:t>
      </w:r>
      <w:r>
        <w:rPr>
          <w:rFonts w:cs="Arial"/>
        </w:rPr>
        <w:t xml:space="preserve"> </w:t>
      </w:r>
      <w:r w:rsidR="008F68F7">
        <w:rPr>
          <w:rFonts w:cs="Arial"/>
        </w:rPr>
        <w:t xml:space="preserve">IE </w:t>
      </w:r>
      <w:r>
        <w:rPr>
          <w:rFonts w:cs="Arial"/>
        </w:rPr>
        <w:t>in TS 38.473</w:t>
      </w:r>
    </w:p>
    <w:p w14:paraId="3CAA7733" w14:textId="41D3F90F" w:rsidR="00B73BC0" w:rsidRDefault="00746F2A" w:rsidP="003509C2">
      <w:r>
        <w:t xml:space="preserve">In the </w:t>
      </w:r>
      <w:r w:rsidRPr="00746F2A">
        <w:rPr>
          <w:i/>
          <w:iCs/>
        </w:rPr>
        <w:t>UE CONTEXT SETUP REQUEST</w:t>
      </w:r>
      <w:r>
        <w:t xml:space="preserve"> message sent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 xml:space="preserve">-DU, if </w:t>
      </w:r>
      <w:proofErr w:type="spellStart"/>
      <w:r>
        <w:t>gNB</w:t>
      </w:r>
      <w:proofErr w:type="spellEnd"/>
      <w:r>
        <w:t xml:space="preserve">-CU sets a value of </w:t>
      </w:r>
      <w:proofErr w:type="spellStart"/>
      <w:r w:rsidRPr="00746F2A">
        <w:rPr>
          <w:i/>
          <w:iCs/>
        </w:rPr>
        <w:t>Uu</w:t>
      </w:r>
      <w:proofErr w:type="spellEnd"/>
      <w:r w:rsidRPr="00746F2A">
        <w:rPr>
          <w:i/>
          <w:iCs/>
        </w:rPr>
        <w:t xml:space="preserve"> RLC Channel ID</w:t>
      </w:r>
      <w:r>
        <w:t xml:space="preserve"> greater than 32, which is fully permissible by the TS 38.473, it will cause overflow </w:t>
      </w:r>
      <w:r w:rsidR="007227F9">
        <w:t xml:space="preserve">when it is </w:t>
      </w:r>
      <w:proofErr w:type="spellStart"/>
      <w:r w:rsidR="007227F9">
        <w:t>downcasting</w:t>
      </w:r>
      <w:proofErr w:type="spellEnd"/>
      <w:r w:rsidR="007227F9">
        <w:t xml:space="preserve"> to</w:t>
      </w:r>
      <w:r>
        <w:t xml:space="preserve"> </w:t>
      </w:r>
      <w:proofErr w:type="spellStart"/>
      <w:r w:rsidRPr="00833CB1">
        <w:rPr>
          <w:i/>
          <w:iCs/>
          <w:lang w:val="en-GB" w:eastAsia="en-US"/>
        </w:rPr>
        <w:t>Uu-RelayRLC-ChannelID</w:t>
      </w:r>
      <w:proofErr w:type="spellEnd"/>
      <w:r>
        <w:rPr>
          <w:lang w:val="en-GB" w:eastAsia="en-US"/>
        </w:rPr>
        <w:t xml:space="preserve"> </w:t>
      </w:r>
      <w:r>
        <w:t>in the RRC configuration of U2N Relay UE.</w:t>
      </w:r>
    </w:p>
    <w:p w14:paraId="1672FB64" w14:textId="4A754B74" w:rsidR="0025577A" w:rsidRDefault="0025577A" w:rsidP="003509C2">
      <w:r>
        <w:t>There are two candidate proposals to fix this issue.</w:t>
      </w:r>
    </w:p>
    <w:p w14:paraId="11C80F15" w14:textId="44C6401C" w:rsidR="00465906" w:rsidRDefault="00465906" w:rsidP="00F72590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9F5624"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1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25577A">
        <w:rPr>
          <w:rFonts w:asciiTheme="minorHAnsi" w:hAnsiTheme="minorHAnsi" w:cstheme="minorHAnsi"/>
          <w:bCs/>
          <w:sz w:val="22"/>
        </w:rPr>
        <w:t xml:space="preserve">In the </w:t>
      </w:r>
      <w:proofErr w:type="spellStart"/>
      <w:r w:rsidR="0025577A" w:rsidRPr="0025577A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="0025577A" w:rsidRPr="0025577A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 w:rsidR="0025577A">
        <w:rPr>
          <w:rFonts w:asciiTheme="minorHAnsi" w:hAnsiTheme="minorHAnsi" w:cstheme="minorHAnsi"/>
          <w:bCs/>
          <w:sz w:val="22"/>
        </w:rPr>
        <w:t xml:space="preserve"> definition in TS 38.473, add</w:t>
      </w:r>
      <w:r w:rsidR="00F056BD">
        <w:rPr>
          <w:rFonts w:asciiTheme="minorHAnsi" w:hAnsiTheme="minorHAnsi" w:cstheme="minorHAnsi"/>
          <w:bCs/>
          <w:sz w:val="22"/>
        </w:rPr>
        <w:t>ing</w:t>
      </w:r>
      <w:r w:rsidR="0025577A">
        <w:rPr>
          <w:rFonts w:asciiTheme="minorHAnsi" w:hAnsiTheme="minorHAnsi" w:cstheme="minorHAnsi"/>
          <w:bCs/>
          <w:sz w:val="22"/>
        </w:rPr>
        <w:t xml:space="preserve"> a value range restriction </w:t>
      </w:r>
      <w:r w:rsidR="00F272BB">
        <w:rPr>
          <w:rFonts w:asciiTheme="minorHAnsi" w:hAnsiTheme="minorHAnsi" w:cstheme="minorHAnsi"/>
          <w:bCs/>
          <w:sz w:val="22"/>
        </w:rPr>
        <w:t xml:space="preserve">which limits the value of </w:t>
      </w:r>
      <w:proofErr w:type="spellStart"/>
      <w:r w:rsidR="00F272BB" w:rsidRPr="00F272BB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="00F272BB" w:rsidRPr="00F272BB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 w:rsidR="00F272BB">
        <w:rPr>
          <w:rFonts w:asciiTheme="minorHAnsi" w:hAnsiTheme="minorHAnsi" w:cstheme="minorHAnsi"/>
          <w:bCs/>
          <w:sz w:val="22"/>
        </w:rPr>
        <w:t xml:space="preserve"> </w:t>
      </w:r>
      <w:r w:rsidR="00F336BE">
        <w:rPr>
          <w:rFonts w:asciiTheme="minorHAnsi" w:hAnsiTheme="minorHAnsi" w:cstheme="minorHAnsi"/>
          <w:bCs/>
          <w:sz w:val="22"/>
        </w:rPr>
        <w:t xml:space="preserve">to the range </w:t>
      </w:r>
      <w:r w:rsidR="0025577A">
        <w:rPr>
          <w:rFonts w:asciiTheme="minorHAnsi" w:hAnsiTheme="minorHAnsi" w:cstheme="minorHAnsi"/>
          <w:bCs/>
          <w:sz w:val="22"/>
        </w:rPr>
        <w:t>from 1 to 32</w:t>
      </w:r>
      <w:r>
        <w:rPr>
          <w:rFonts w:asciiTheme="minorHAnsi" w:hAnsiTheme="minorHAnsi" w:cstheme="minorHAnsi"/>
          <w:bCs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272BB" w14:paraId="1891E24D" w14:textId="77777777" w:rsidTr="006A12E1">
        <w:tc>
          <w:tcPr>
            <w:tcW w:w="9621" w:type="dxa"/>
          </w:tcPr>
          <w:p w14:paraId="75107812" w14:textId="77777777" w:rsidR="00F272BB" w:rsidRDefault="00F272BB" w:rsidP="006A12E1">
            <w:pPr>
              <w:pStyle w:val="Heading4"/>
              <w:rPr>
                <w:lang w:val="en-US" w:eastAsia="zh-CN"/>
              </w:rPr>
            </w:pPr>
            <w:r>
              <w:lastRenderedPageBreak/>
              <w:t>9.3.1.266</w:t>
            </w:r>
            <w:r>
              <w:tab/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13DB48B9" w14:textId="77777777" w:rsidR="00F272BB" w:rsidRDefault="00F272BB" w:rsidP="006A12E1">
            <w:r>
              <w:rPr>
                <w:lang w:eastAsia="zh-CN"/>
              </w:rPr>
              <w:t xml:space="preserve">This IE uniquely identifies a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87"/>
              <w:gridCol w:w="1056"/>
              <w:gridCol w:w="2668"/>
              <w:gridCol w:w="1550"/>
              <w:gridCol w:w="2234"/>
            </w:tblGrid>
            <w:tr w:rsidR="00F272BB" w14:paraId="0A7D70A2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E81902F" w14:textId="77777777" w:rsidR="00F272BB" w:rsidRDefault="00F272BB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2B855702" w14:textId="77777777" w:rsidR="00F272BB" w:rsidRDefault="00F272BB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3567ABD6" w14:textId="77777777" w:rsidR="00F272BB" w:rsidRDefault="00F272BB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65380EDA" w14:textId="77777777" w:rsidR="00F272BB" w:rsidRDefault="00F272BB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329EA06E" w14:textId="77777777" w:rsidR="00F272BB" w:rsidRDefault="00F272BB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F272BB" w14:paraId="04B34E9D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0956B412" w14:textId="77777777" w:rsidR="00F272BB" w:rsidRDefault="00F272BB" w:rsidP="006A12E1">
                  <w:pPr>
                    <w:pStyle w:val="TAL"/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Uu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5E46D960" w14:textId="77777777" w:rsidR="00F272BB" w:rsidRDefault="00F272BB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5F0E129D" w14:textId="31EF2AEB" w:rsidR="00F272BB" w:rsidRPr="00F272BB" w:rsidRDefault="00F272BB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  <w:proofErr w:type="gramStart"/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1..&lt;</w:t>
                  </w:r>
                  <w:proofErr w:type="spellStart"/>
                  <w:proofErr w:type="gramEnd"/>
                  <w:r w:rsidRPr="00F272BB">
                    <w:rPr>
                      <w:rFonts w:eastAsia="FangSong"/>
                      <w:i/>
                      <w:iCs/>
                      <w:snapToGrid w:val="0"/>
                      <w:color w:val="FF0000"/>
                      <w:u w:val="single"/>
                    </w:rPr>
                    <w:t>maxnoofUuRLCChannels</w:t>
                  </w:r>
                  <w:proofErr w:type="spellEnd"/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39ECE99A" w14:textId="77777777" w:rsidR="00F272BB" w:rsidRDefault="00F272BB" w:rsidP="006A12E1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50CA873F" w14:textId="77777777" w:rsidR="00F272BB" w:rsidRDefault="00F272BB" w:rsidP="006A12E1">
                  <w:pPr>
                    <w:pStyle w:val="TAL"/>
                  </w:pPr>
                </w:p>
              </w:tc>
            </w:tr>
          </w:tbl>
          <w:p w14:paraId="6DDB7E87" w14:textId="77777777" w:rsidR="00F272BB" w:rsidRDefault="00F272BB" w:rsidP="006A12E1">
            <w:pPr>
              <w:rPr>
                <w:lang w:val="en-GB" w:eastAsia="en-US"/>
              </w:rPr>
            </w:pPr>
          </w:p>
        </w:tc>
      </w:tr>
    </w:tbl>
    <w:p w14:paraId="44EC5C00" w14:textId="77777777" w:rsidR="006C6401" w:rsidRPr="006C6401" w:rsidRDefault="006C6401" w:rsidP="006C6401">
      <w:pPr>
        <w:rPr>
          <w:lang w:val="en-GB" w:eastAsia="en-US"/>
        </w:rPr>
      </w:pPr>
    </w:p>
    <w:p w14:paraId="358B53A7" w14:textId="7796A142" w:rsidR="006A32E7" w:rsidRDefault="00140AFF" w:rsidP="006A32E7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6A32E7">
        <w:rPr>
          <w:rFonts w:asciiTheme="minorHAnsi" w:hAnsiTheme="minorHAnsi" w:cstheme="minorHAnsi"/>
          <w:bCs/>
          <w:sz w:val="22"/>
        </w:rPr>
        <w:t xml:space="preserve">In the </w:t>
      </w:r>
      <w:proofErr w:type="spellStart"/>
      <w:r w:rsidR="006A32E7" w:rsidRPr="0025577A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="006A32E7" w:rsidRPr="0025577A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 w:rsidR="006A32E7">
        <w:rPr>
          <w:rFonts w:asciiTheme="minorHAnsi" w:hAnsiTheme="minorHAnsi" w:cstheme="minorHAnsi"/>
          <w:bCs/>
          <w:sz w:val="22"/>
        </w:rPr>
        <w:t xml:space="preserve"> definition in TS 38.473, chang</w:t>
      </w:r>
      <w:r w:rsidR="00F056BD">
        <w:rPr>
          <w:rFonts w:asciiTheme="minorHAnsi" w:hAnsiTheme="minorHAnsi" w:cstheme="minorHAnsi"/>
          <w:bCs/>
          <w:sz w:val="22"/>
        </w:rPr>
        <w:t>ing</w:t>
      </w:r>
      <w:r w:rsidR="006A32E7">
        <w:rPr>
          <w:rFonts w:asciiTheme="minorHAnsi" w:hAnsiTheme="minorHAnsi" w:cstheme="minorHAnsi"/>
          <w:bCs/>
          <w:sz w:val="22"/>
        </w:rPr>
        <w:t xml:space="preserve"> the IE type from </w:t>
      </w:r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BIT STRING (SIZE (16))</w:t>
      </w:r>
      <w:r w:rsidR="006A32E7" w:rsidRPr="006A32E7">
        <w:rPr>
          <w:rFonts w:asciiTheme="minorHAnsi" w:hAnsiTheme="minorHAnsi" w:cstheme="minorHAnsi"/>
          <w:bCs/>
          <w:sz w:val="22"/>
        </w:rPr>
        <w:t xml:space="preserve"> to</w:t>
      </w:r>
      <w:r w:rsidR="006A32E7">
        <w:rPr>
          <w:rFonts w:asciiTheme="minorHAnsi" w:hAnsiTheme="minorHAnsi" w:cstheme="minorHAnsi"/>
          <w:bCs/>
          <w:sz w:val="22"/>
        </w:rPr>
        <w:t xml:space="preserve"> </w:t>
      </w:r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INTEGER (</w:t>
      </w:r>
      <w:proofErr w:type="gramStart"/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1..</w:t>
      </w:r>
      <w:proofErr w:type="gramEnd"/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32, …)</w:t>
      </w:r>
      <w:r w:rsidR="006A32E7">
        <w:rPr>
          <w:rFonts w:asciiTheme="minorHAnsi" w:hAnsiTheme="minorHAnsi" w:cstheme="minorHAnsi"/>
          <w:bCs/>
          <w:sz w:val="22"/>
        </w:rPr>
        <w:t>.</w:t>
      </w:r>
    </w:p>
    <w:p w14:paraId="7804D2BB" w14:textId="77777777" w:rsidR="006A32E7" w:rsidRPr="006A32E7" w:rsidRDefault="006A32E7" w:rsidP="006A32E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32E7" w14:paraId="4940DB7B" w14:textId="77777777" w:rsidTr="006A12E1">
        <w:tc>
          <w:tcPr>
            <w:tcW w:w="9621" w:type="dxa"/>
          </w:tcPr>
          <w:p w14:paraId="01F9E252" w14:textId="77777777" w:rsidR="006A32E7" w:rsidRDefault="006A32E7" w:rsidP="006A12E1">
            <w:pPr>
              <w:pStyle w:val="Heading4"/>
              <w:rPr>
                <w:lang w:val="en-US" w:eastAsia="zh-CN"/>
              </w:rPr>
            </w:pPr>
            <w:r>
              <w:t>9.3.1.266</w:t>
            </w:r>
            <w:r>
              <w:tab/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6A6C15D7" w14:textId="77777777" w:rsidR="006A32E7" w:rsidRDefault="006A32E7" w:rsidP="006A12E1">
            <w:r>
              <w:rPr>
                <w:lang w:eastAsia="zh-CN"/>
              </w:rPr>
              <w:t xml:space="preserve">This IE uniquely identifies a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39"/>
              <w:gridCol w:w="1075"/>
              <w:gridCol w:w="1390"/>
              <w:gridCol w:w="1837"/>
              <w:gridCol w:w="2754"/>
            </w:tblGrid>
            <w:tr w:rsidR="006A32E7" w14:paraId="79F7711A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4F8EBFD5" w14:textId="77777777" w:rsidR="006A32E7" w:rsidRDefault="006A32E7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32624059" w14:textId="77777777" w:rsidR="006A32E7" w:rsidRDefault="006A32E7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7E4B545F" w14:textId="77777777" w:rsidR="006A32E7" w:rsidRDefault="006A32E7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2AF0A9A3" w14:textId="77777777" w:rsidR="006A32E7" w:rsidRDefault="006A32E7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6DA8A60F" w14:textId="77777777" w:rsidR="006A32E7" w:rsidRDefault="006A32E7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6A32E7" w14:paraId="4D65EFE3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24BAE2C4" w14:textId="77777777" w:rsidR="006A32E7" w:rsidRDefault="006A32E7" w:rsidP="006A12E1">
                  <w:pPr>
                    <w:pStyle w:val="TAL"/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Uu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309A3778" w14:textId="77777777" w:rsidR="006A32E7" w:rsidRDefault="006A32E7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274ECE43" w14:textId="7EF37184" w:rsidR="006A32E7" w:rsidRPr="00F272BB" w:rsidRDefault="006A32E7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</w:p>
              </w:tc>
              <w:tc>
                <w:tcPr>
                  <w:tcW w:w="1872" w:type="dxa"/>
                </w:tcPr>
                <w:p w14:paraId="154BA7C0" w14:textId="63EA07F6" w:rsidR="006A32E7" w:rsidRDefault="006A32E7" w:rsidP="006A12E1">
                  <w:pPr>
                    <w:pStyle w:val="TAL"/>
                  </w:pPr>
                  <w:r w:rsidRPr="006A32E7">
                    <w:rPr>
                      <w:rFonts w:eastAsia="SimSun"/>
                      <w:strike/>
                      <w:lang w:eastAsia="zh-CN"/>
                    </w:rPr>
                    <w:t>BIT STRING (SIZE (16</w:t>
                  </w:r>
                  <w:proofErr w:type="gramStart"/>
                  <w:r w:rsidRPr="006A32E7">
                    <w:rPr>
                      <w:rFonts w:eastAsia="SimSun"/>
                      <w:strike/>
                      <w:lang w:eastAsia="zh-CN"/>
                    </w:rPr>
                    <w:t>))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INTEGER</w:t>
                  </w:r>
                  <w:proofErr w:type="gramEnd"/>
                  <w:r w:rsidR="00676BFA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 xml:space="preserve"> 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(1..32, …)</w:t>
                  </w:r>
                </w:p>
              </w:tc>
              <w:tc>
                <w:tcPr>
                  <w:tcW w:w="2880" w:type="dxa"/>
                </w:tcPr>
                <w:p w14:paraId="126F2833" w14:textId="77777777" w:rsidR="006A32E7" w:rsidRDefault="006A32E7" w:rsidP="006A12E1">
                  <w:pPr>
                    <w:pStyle w:val="TAL"/>
                  </w:pPr>
                </w:p>
              </w:tc>
            </w:tr>
          </w:tbl>
          <w:p w14:paraId="5AB0BC9E" w14:textId="77777777" w:rsidR="006A32E7" w:rsidRDefault="006A32E7" w:rsidP="006A12E1">
            <w:pPr>
              <w:rPr>
                <w:lang w:val="en-GB" w:eastAsia="en-US"/>
              </w:rPr>
            </w:pPr>
          </w:p>
        </w:tc>
      </w:tr>
    </w:tbl>
    <w:p w14:paraId="20C3777B" w14:textId="3D1502A3" w:rsidR="00140AFF" w:rsidRDefault="00140AFF" w:rsidP="00140AFF">
      <w:pPr>
        <w:pStyle w:val="Caption"/>
      </w:pPr>
    </w:p>
    <w:p w14:paraId="538A1AFB" w14:textId="588764B5" w:rsidR="00625C68" w:rsidRDefault="00625C68" w:rsidP="00625C68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RAN3 is kindly suggested to select one of the two proposals</w:t>
      </w:r>
      <w:r w:rsidR="001F26DC">
        <w:rPr>
          <w:rFonts w:asciiTheme="minorHAnsi" w:hAnsiTheme="minorHAnsi" w:cstheme="minorHAnsi"/>
          <w:sz w:val="22"/>
          <w:szCs w:val="22"/>
        </w:rPr>
        <w:t xml:space="preserve"> above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57C7EED5" w14:textId="77777777" w:rsidR="006A32E7" w:rsidRPr="006A32E7" w:rsidRDefault="006A32E7" w:rsidP="006A32E7">
      <w:pPr>
        <w:rPr>
          <w:lang w:val="en-GB" w:eastAsia="en-US"/>
        </w:rPr>
      </w:pP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6BBC12D7" w14:textId="65A9A6F1" w:rsidR="00147BF8" w:rsidRDefault="00147BF8" w:rsidP="00147BF8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proofErr w:type="spellStart"/>
      <w:r w:rsidRPr="00A14DE5">
        <w:rPr>
          <w:i/>
          <w:iCs/>
          <w:lang w:val="en-GB" w:eastAsia="en-GB"/>
        </w:rPr>
        <w:t>Uu</w:t>
      </w:r>
      <w:proofErr w:type="spellEnd"/>
      <w:r w:rsidRPr="00A14DE5">
        <w:rPr>
          <w:i/>
          <w:iCs/>
          <w:lang w:val="en-GB" w:eastAsia="en-GB"/>
        </w:rPr>
        <w:t xml:space="preserve"> RLC Channel ID</w:t>
      </w:r>
      <w:r>
        <w:rPr>
          <w:lang w:val="en-GB" w:eastAsia="en-GB"/>
        </w:rPr>
        <w:t xml:space="preserve"> IE defined in TS 38.473 V17.4.</w:t>
      </w:r>
      <w:r w:rsidR="00CA242F">
        <w:rPr>
          <w:lang w:val="en-GB" w:eastAsia="en-GB"/>
        </w:rPr>
        <w:t>1</w:t>
      </w:r>
      <w:r>
        <w:rPr>
          <w:lang w:val="en-GB" w:eastAsia="en-GB"/>
        </w:rPr>
        <w:t xml:space="preserve">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is not consistent with the </w:t>
      </w:r>
      <w:proofErr w:type="spellStart"/>
      <w:r w:rsidRPr="008E1397">
        <w:rPr>
          <w:i/>
          <w:iCs/>
          <w:lang w:val="en-GB" w:eastAsia="en-GB"/>
        </w:rPr>
        <w:t>Uu-RelayRLC-ChannelID</w:t>
      </w:r>
      <w:proofErr w:type="spellEnd"/>
      <w:r w:rsidRPr="008E1397">
        <w:rPr>
          <w:lang w:val="en-GB" w:eastAsia="en-GB"/>
        </w:rPr>
        <w:t xml:space="preserve"> IE</w:t>
      </w:r>
      <w:r>
        <w:rPr>
          <w:lang w:val="en-GB" w:eastAsia="en-GB"/>
        </w:rPr>
        <w:t xml:space="preserve"> defined in TS 38.331 V17.4.0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. This will cause value overflow when </w:t>
      </w:r>
      <w:proofErr w:type="spellStart"/>
      <w:r w:rsidR="00CA242F">
        <w:rPr>
          <w:lang w:val="en-GB" w:eastAsia="en-GB"/>
        </w:rPr>
        <w:t>down</w:t>
      </w:r>
      <w:r>
        <w:rPr>
          <w:lang w:val="en-GB" w:eastAsia="en-GB"/>
        </w:rPr>
        <w:t>casting</w:t>
      </w:r>
      <w:proofErr w:type="spellEnd"/>
      <w:r>
        <w:rPr>
          <w:lang w:val="en-GB" w:eastAsia="en-GB"/>
        </w:rPr>
        <w:t xml:space="preserve"> </w:t>
      </w:r>
      <w:proofErr w:type="spellStart"/>
      <w:r w:rsidRPr="00147BF8">
        <w:rPr>
          <w:i/>
          <w:iCs/>
          <w:lang w:val="en-GB" w:eastAsia="en-GB"/>
        </w:rPr>
        <w:t>Uu</w:t>
      </w:r>
      <w:proofErr w:type="spellEnd"/>
      <w:r w:rsidRPr="00147BF8">
        <w:rPr>
          <w:i/>
          <w:iCs/>
          <w:lang w:val="en-GB" w:eastAsia="en-GB"/>
        </w:rPr>
        <w:t xml:space="preserve"> RLC Channel ID</w:t>
      </w:r>
      <w:r>
        <w:rPr>
          <w:lang w:val="en-GB" w:eastAsia="en-GB"/>
        </w:rPr>
        <w:t xml:space="preserve"> to </w:t>
      </w:r>
      <w:proofErr w:type="spellStart"/>
      <w:r w:rsidRPr="00147BF8">
        <w:rPr>
          <w:i/>
          <w:iCs/>
          <w:lang w:val="en-GB" w:eastAsia="en-GB"/>
        </w:rPr>
        <w:t>Uu-RelayRLC-ChannelID</w:t>
      </w:r>
      <w:proofErr w:type="spellEnd"/>
      <w:r>
        <w:rPr>
          <w:lang w:val="en-GB" w:eastAsia="en-GB"/>
        </w:rPr>
        <w:t xml:space="preserve">. We </w:t>
      </w:r>
      <w:r w:rsidR="00ED2C61">
        <w:rPr>
          <w:lang w:val="en-GB" w:eastAsia="en-GB"/>
        </w:rPr>
        <w:t>have</w:t>
      </w:r>
      <w:r>
        <w:rPr>
          <w:lang w:val="en-GB" w:eastAsia="en-GB"/>
        </w:rPr>
        <w:t xml:space="preserve"> the following observations and proposals to fix this issue.</w:t>
      </w:r>
    </w:p>
    <w:p w14:paraId="370D64F5" w14:textId="77777777" w:rsidR="00CE0673" w:rsidRPr="00B43E2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proofErr w:type="spellStart"/>
      <w:r w:rsidRPr="007B35A6">
        <w:rPr>
          <w:rFonts w:asciiTheme="minorHAnsi" w:hAnsiTheme="minorHAnsi" w:cstheme="minorHAnsi"/>
          <w:bCs/>
          <w:i/>
          <w:iCs/>
          <w:sz w:val="22"/>
        </w:rPr>
        <w:t>Uu-RelayRLC-ChannelID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is defined as an integer of the value in the range from 1 to 32 in TS 38.331</w:t>
      </w:r>
      <w:r w:rsidRPr="00B43E23">
        <w:rPr>
          <w:rFonts w:asciiTheme="minorHAnsi" w:hAnsiTheme="minorHAnsi" w:cstheme="minorHAnsi"/>
          <w:bCs/>
          <w:sz w:val="22"/>
        </w:rPr>
        <w:t xml:space="preserve">. </w:t>
      </w:r>
    </w:p>
    <w:p w14:paraId="2E18AFB1" w14:textId="77777777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proofErr w:type="spellStart"/>
      <w:r w:rsidRPr="00326188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326188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is defined as a 16-bit string in TS 38.473.</w:t>
      </w:r>
    </w:p>
    <w:p w14:paraId="0418E668" w14:textId="77777777" w:rsidR="00CE0673" w:rsidRPr="001C29D1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TS 38.473 does not limit the value of </w:t>
      </w:r>
      <w:proofErr w:type="spellStart"/>
      <w:r w:rsidRPr="00326188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326188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to the range of </w:t>
      </w:r>
      <w:proofErr w:type="gramStart"/>
      <w:r>
        <w:rPr>
          <w:rFonts w:asciiTheme="minorHAnsi" w:hAnsiTheme="minorHAnsi" w:cstheme="minorHAnsi"/>
          <w:bCs/>
          <w:sz w:val="22"/>
        </w:rPr>
        <w:t>1..</w:t>
      </w:r>
      <w:proofErr w:type="gramEnd"/>
      <w:r>
        <w:rPr>
          <w:rFonts w:asciiTheme="minorHAnsi" w:hAnsiTheme="minorHAnsi" w:cstheme="minorHAnsi"/>
          <w:bCs/>
          <w:sz w:val="22"/>
        </w:rPr>
        <w:t>32.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630AFEA4" w14:textId="4AD9A787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bookmarkStart w:id="18" w:name="_Toc50537933"/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In the </w:t>
      </w:r>
      <w:proofErr w:type="spellStart"/>
      <w:r w:rsidRPr="0025577A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25577A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definition in TS 38.473, add</w:t>
      </w:r>
      <w:r w:rsidR="00F056BD">
        <w:rPr>
          <w:rFonts w:asciiTheme="minorHAnsi" w:hAnsiTheme="minorHAnsi" w:cstheme="minorHAnsi"/>
          <w:bCs/>
          <w:sz w:val="22"/>
        </w:rPr>
        <w:t>ing</w:t>
      </w:r>
      <w:r>
        <w:rPr>
          <w:rFonts w:asciiTheme="minorHAnsi" w:hAnsiTheme="minorHAnsi" w:cstheme="minorHAnsi"/>
          <w:bCs/>
          <w:sz w:val="22"/>
        </w:rPr>
        <w:t xml:space="preserve"> a value range restriction which limits the value of </w:t>
      </w:r>
      <w:proofErr w:type="spellStart"/>
      <w:r w:rsidRPr="00F272BB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F272BB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="00F336BE">
        <w:rPr>
          <w:rFonts w:asciiTheme="minorHAnsi" w:hAnsiTheme="minorHAnsi" w:cstheme="minorHAnsi"/>
          <w:bCs/>
          <w:sz w:val="22"/>
        </w:rPr>
        <w:t xml:space="preserve">to the range </w:t>
      </w:r>
      <w:r>
        <w:rPr>
          <w:rFonts w:asciiTheme="minorHAnsi" w:hAnsiTheme="minorHAnsi" w:cstheme="minorHAnsi"/>
          <w:bCs/>
          <w:sz w:val="22"/>
        </w:rPr>
        <w:t>from 1 to 32.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E0673" w14:paraId="3CD27FB6" w14:textId="77777777" w:rsidTr="006A12E1">
        <w:tc>
          <w:tcPr>
            <w:tcW w:w="9621" w:type="dxa"/>
          </w:tcPr>
          <w:p w14:paraId="37D7C57A" w14:textId="77777777" w:rsidR="00CE0673" w:rsidRDefault="00CE0673" w:rsidP="006A12E1">
            <w:pPr>
              <w:pStyle w:val="Heading4"/>
              <w:rPr>
                <w:lang w:val="en-US" w:eastAsia="zh-CN"/>
              </w:rPr>
            </w:pPr>
            <w:r>
              <w:lastRenderedPageBreak/>
              <w:t>9.3.1.266</w:t>
            </w:r>
            <w:r>
              <w:tab/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6BBFA260" w14:textId="77777777" w:rsidR="00CE0673" w:rsidRDefault="00CE0673" w:rsidP="006A12E1">
            <w:r>
              <w:rPr>
                <w:lang w:eastAsia="zh-CN"/>
              </w:rPr>
              <w:t xml:space="preserve">This IE uniquely identifies a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87"/>
              <w:gridCol w:w="1056"/>
              <w:gridCol w:w="2668"/>
              <w:gridCol w:w="1550"/>
              <w:gridCol w:w="2234"/>
            </w:tblGrid>
            <w:tr w:rsidR="00CE0673" w14:paraId="6B10372B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31C51A89" w14:textId="77777777" w:rsidR="00CE0673" w:rsidRDefault="00CE0673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7197D5B4" w14:textId="77777777" w:rsidR="00CE0673" w:rsidRDefault="00CE0673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68EE55B8" w14:textId="77777777" w:rsidR="00CE0673" w:rsidRDefault="00CE0673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1A5B7373" w14:textId="77777777" w:rsidR="00CE0673" w:rsidRDefault="00CE0673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168C311" w14:textId="77777777" w:rsidR="00CE0673" w:rsidRDefault="00CE0673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CE0673" w14:paraId="34BDB197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68215E36" w14:textId="77777777" w:rsidR="00CE0673" w:rsidRDefault="00CE0673" w:rsidP="006A12E1">
                  <w:pPr>
                    <w:pStyle w:val="TAL"/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Uu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6328258A" w14:textId="77777777" w:rsidR="00CE0673" w:rsidRDefault="00CE0673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16351CDE" w14:textId="77777777" w:rsidR="00CE0673" w:rsidRPr="00F272BB" w:rsidRDefault="00CE0673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  <w:proofErr w:type="gramStart"/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1..&lt;</w:t>
                  </w:r>
                  <w:proofErr w:type="spellStart"/>
                  <w:proofErr w:type="gramEnd"/>
                  <w:r w:rsidRPr="00F272BB">
                    <w:rPr>
                      <w:rFonts w:eastAsia="FangSong"/>
                      <w:i/>
                      <w:iCs/>
                      <w:snapToGrid w:val="0"/>
                      <w:color w:val="FF0000"/>
                      <w:u w:val="single"/>
                    </w:rPr>
                    <w:t>maxnoofUuRLCChannels</w:t>
                  </w:r>
                  <w:proofErr w:type="spellEnd"/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0EA11C2F" w14:textId="77777777" w:rsidR="00CE0673" w:rsidRDefault="00CE0673" w:rsidP="006A12E1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55C2FF01" w14:textId="77777777" w:rsidR="00CE0673" w:rsidRDefault="00CE0673" w:rsidP="006A12E1">
                  <w:pPr>
                    <w:pStyle w:val="TAL"/>
                  </w:pPr>
                </w:p>
              </w:tc>
            </w:tr>
          </w:tbl>
          <w:p w14:paraId="6C52BABB" w14:textId="77777777" w:rsidR="00CE0673" w:rsidRDefault="00CE0673" w:rsidP="006A12E1">
            <w:pPr>
              <w:rPr>
                <w:lang w:val="en-GB" w:eastAsia="en-US"/>
              </w:rPr>
            </w:pPr>
          </w:p>
        </w:tc>
      </w:tr>
    </w:tbl>
    <w:p w14:paraId="727A329E" w14:textId="77777777" w:rsidR="00CE0673" w:rsidRPr="006C6401" w:rsidRDefault="00CE0673" w:rsidP="00CE0673">
      <w:pPr>
        <w:rPr>
          <w:lang w:val="en-GB" w:eastAsia="en-US"/>
        </w:rPr>
      </w:pPr>
    </w:p>
    <w:p w14:paraId="54F4DEDE" w14:textId="41DBAD1A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In the </w:t>
      </w:r>
      <w:proofErr w:type="spellStart"/>
      <w:r w:rsidRPr="0025577A">
        <w:rPr>
          <w:rFonts w:asciiTheme="minorHAnsi" w:hAnsiTheme="minorHAnsi" w:cstheme="minorHAnsi"/>
          <w:bCs/>
          <w:i/>
          <w:iCs/>
          <w:sz w:val="22"/>
        </w:rPr>
        <w:t>Uu</w:t>
      </w:r>
      <w:proofErr w:type="spellEnd"/>
      <w:r w:rsidRPr="0025577A">
        <w:rPr>
          <w:rFonts w:asciiTheme="minorHAnsi" w:hAnsiTheme="minorHAnsi" w:cstheme="minorHAnsi"/>
          <w:bCs/>
          <w:i/>
          <w:iCs/>
          <w:sz w:val="22"/>
        </w:rPr>
        <w:t xml:space="preserve"> RLC Channel ID</w:t>
      </w:r>
      <w:r>
        <w:rPr>
          <w:rFonts w:asciiTheme="minorHAnsi" w:hAnsiTheme="minorHAnsi" w:cstheme="minorHAnsi"/>
          <w:bCs/>
          <w:sz w:val="22"/>
        </w:rPr>
        <w:t xml:space="preserve"> definition in TS 38.473, chang</w:t>
      </w:r>
      <w:r w:rsidR="00F056BD">
        <w:rPr>
          <w:rFonts w:asciiTheme="minorHAnsi" w:hAnsiTheme="minorHAnsi" w:cstheme="minorHAnsi"/>
          <w:bCs/>
          <w:sz w:val="22"/>
        </w:rPr>
        <w:t>ing</w:t>
      </w:r>
      <w:r>
        <w:rPr>
          <w:rFonts w:asciiTheme="minorHAnsi" w:hAnsiTheme="minorHAnsi" w:cstheme="minorHAnsi"/>
          <w:bCs/>
          <w:sz w:val="22"/>
        </w:rPr>
        <w:t xml:space="preserve"> the IE type from </w:t>
      </w:r>
      <w:r w:rsidRPr="006A32E7">
        <w:rPr>
          <w:rFonts w:asciiTheme="minorHAnsi" w:hAnsiTheme="minorHAnsi" w:cstheme="minorHAnsi"/>
          <w:bCs/>
          <w:i/>
          <w:iCs/>
          <w:sz w:val="22"/>
        </w:rPr>
        <w:t>BIT STRING (SIZE (16))</w:t>
      </w:r>
      <w:r w:rsidRPr="006A32E7">
        <w:rPr>
          <w:rFonts w:asciiTheme="minorHAnsi" w:hAnsiTheme="minorHAnsi" w:cstheme="minorHAnsi"/>
          <w:bCs/>
          <w:sz w:val="22"/>
        </w:rPr>
        <w:t xml:space="preserve"> to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Pr="006A32E7">
        <w:rPr>
          <w:rFonts w:asciiTheme="minorHAnsi" w:hAnsiTheme="minorHAnsi" w:cstheme="minorHAnsi"/>
          <w:bCs/>
          <w:i/>
          <w:iCs/>
          <w:sz w:val="22"/>
        </w:rPr>
        <w:t>INTEGER (</w:t>
      </w:r>
      <w:proofErr w:type="gramStart"/>
      <w:r w:rsidRPr="006A32E7">
        <w:rPr>
          <w:rFonts w:asciiTheme="minorHAnsi" w:hAnsiTheme="minorHAnsi" w:cstheme="minorHAnsi"/>
          <w:bCs/>
          <w:i/>
          <w:iCs/>
          <w:sz w:val="22"/>
        </w:rPr>
        <w:t>1..</w:t>
      </w:r>
      <w:proofErr w:type="gramEnd"/>
      <w:r w:rsidRPr="006A32E7">
        <w:rPr>
          <w:rFonts w:asciiTheme="minorHAnsi" w:hAnsiTheme="minorHAnsi" w:cstheme="minorHAnsi"/>
          <w:bCs/>
          <w:i/>
          <w:iCs/>
          <w:sz w:val="22"/>
        </w:rPr>
        <w:t>32, …)</w:t>
      </w:r>
      <w:r>
        <w:rPr>
          <w:rFonts w:asciiTheme="minorHAnsi" w:hAnsiTheme="minorHAnsi" w:cstheme="minorHAnsi"/>
          <w:bCs/>
          <w:sz w:val="22"/>
        </w:rPr>
        <w:t>.</w:t>
      </w:r>
    </w:p>
    <w:p w14:paraId="5116D412" w14:textId="77777777" w:rsidR="00CE0673" w:rsidRPr="006A32E7" w:rsidRDefault="00CE0673" w:rsidP="00CE0673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E0673" w14:paraId="7F8256CA" w14:textId="77777777" w:rsidTr="006A12E1">
        <w:tc>
          <w:tcPr>
            <w:tcW w:w="9621" w:type="dxa"/>
          </w:tcPr>
          <w:p w14:paraId="73D2A62E" w14:textId="77777777" w:rsidR="00CE0673" w:rsidRDefault="00CE0673" w:rsidP="006A12E1">
            <w:pPr>
              <w:pStyle w:val="Heading4"/>
              <w:rPr>
                <w:lang w:val="en-US" w:eastAsia="zh-CN"/>
              </w:rPr>
            </w:pPr>
            <w:r>
              <w:t>9.3.1.266</w:t>
            </w:r>
            <w:r>
              <w:tab/>
            </w:r>
            <w:proofErr w:type="spellStart"/>
            <w:r>
              <w:rPr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733E2546" w14:textId="77777777" w:rsidR="00CE0673" w:rsidRDefault="00CE0673" w:rsidP="006A12E1">
            <w:r>
              <w:rPr>
                <w:lang w:eastAsia="zh-CN"/>
              </w:rPr>
              <w:t xml:space="preserve">This IE uniquely identifies a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39"/>
              <w:gridCol w:w="1075"/>
              <w:gridCol w:w="1390"/>
              <w:gridCol w:w="1837"/>
              <w:gridCol w:w="2754"/>
            </w:tblGrid>
            <w:tr w:rsidR="00CE0673" w14:paraId="301C9F43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3228E44B" w14:textId="77777777" w:rsidR="00CE0673" w:rsidRDefault="00CE0673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65CAE071" w14:textId="77777777" w:rsidR="00CE0673" w:rsidRDefault="00CE0673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33114F08" w14:textId="77777777" w:rsidR="00CE0673" w:rsidRDefault="00CE0673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3A11A2AC" w14:textId="77777777" w:rsidR="00CE0673" w:rsidRDefault="00CE0673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519A863C" w14:textId="77777777" w:rsidR="00CE0673" w:rsidRDefault="00CE0673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CE0673" w14:paraId="4A9839FD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516A3A8" w14:textId="77777777" w:rsidR="00CE0673" w:rsidRDefault="00CE0673" w:rsidP="006A12E1">
                  <w:pPr>
                    <w:pStyle w:val="TAL"/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Uu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60914776" w14:textId="77777777" w:rsidR="00CE0673" w:rsidRDefault="00CE0673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06F5521" w14:textId="77777777" w:rsidR="00CE0673" w:rsidRPr="00F272BB" w:rsidRDefault="00CE0673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</w:p>
              </w:tc>
              <w:tc>
                <w:tcPr>
                  <w:tcW w:w="1872" w:type="dxa"/>
                </w:tcPr>
                <w:p w14:paraId="0A21B5F9" w14:textId="48CB3A38" w:rsidR="00CE0673" w:rsidRDefault="00CE0673" w:rsidP="006A12E1">
                  <w:pPr>
                    <w:pStyle w:val="TAL"/>
                  </w:pPr>
                  <w:r w:rsidRPr="006A32E7">
                    <w:rPr>
                      <w:rFonts w:eastAsia="SimSun"/>
                      <w:strike/>
                      <w:lang w:eastAsia="zh-CN"/>
                    </w:rPr>
                    <w:t>BIT STRING (SIZE (16</w:t>
                  </w:r>
                  <w:proofErr w:type="gramStart"/>
                  <w:r w:rsidRPr="006A32E7">
                    <w:rPr>
                      <w:rFonts w:eastAsia="SimSun"/>
                      <w:strike/>
                      <w:lang w:eastAsia="zh-CN"/>
                    </w:rPr>
                    <w:t>))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INTEGER</w:t>
                  </w:r>
                  <w:proofErr w:type="gramEnd"/>
                  <w:r w:rsidR="00676BFA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 xml:space="preserve"> 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(1..32, …)</w:t>
                  </w:r>
                </w:p>
              </w:tc>
              <w:tc>
                <w:tcPr>
                  <w:tcW w:w="2880" w:type="dxa"/>
                </w:tcPr>
                <w:p w14:paraId="4A4EC2E9" w14:textId="77777777" w:rsidR="00CE0673" w:rsidRDefault="00CE0673" w:rsidP="006A12E1">
                  <w:pPr>
                    <w:pStyle w:val="TAL"/>
                  </w:pPr>
                </w:p>
              </w:tc>
            </w:tr>
          </w:tbl>
          <w:p w14:paraId="4CF5747A" w14:textId="77777777" w:rsidR="00CE0673" w:rsidRDefault="00CE0673" w:rsidP="006A12E1">
            <w:pPr>
              <w:rPr>
                <w:lang w:val="en-GB" w:eastAsia="en-US"/>
              </w:rPr>
            </w:pPr>
          </w:p>
        </w:tc>
      </w:tr>
    </w:tbl>
    <w:p w14:paraId="464887DB" w14:textId="77777777" w:rsidR="00CE0673" w:rsidRDefault="00CE0673" w:rsidP="00CE0673">
      <w:pPr>
        <w:pStyle w:val="Caption"/>
      </w:pPr>
    </w:p>
    <w:p w14:paraId="6790BBCA" w14:textId="6904EF85" w:rsidR="00CE0673" w:rsidRDefault="00CE0673" w:rsidP="00CE0673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RAN3 is kindly suggested to select one of the two proposals</w:t>
      </w:r>
      <w:r w:rsidR="003172CA">
        <w:rPr>
          <w:rFonts w:asciiTheme="minorHAnsi" w:hAnsiTheme="minorHAnsi" w:cstheme="minorHAnsi"/>
          <w:sz w:val="22"/>
          <w:szCs w:val="22"/>
        </w:rPr>
        <w:t xml:space="preserve"> above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887492">
        <w:rPr>
          <w:rFonts w:eastAsia="PMingLiU" w:cs="Arial"/>
        </w:rPr>
        <w:t>References</w:t>
      </w:r>
      <w:bookmarkEnd w:id="18"/>
    </w:p>
    <w:p w14:paraId="49B3B1F0" w14:textId="3A749C86" w:rsidR="00415094" w:rsidRDefault="005E4EE0" w:rsidP="00415094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9" w:name="_Ref68023258"/>
      <w:bookmarkStart w:id="20" w:name="_Ref64618121"/>
      <w:r>
        <w:rPr>
          <w:rFonts w:asciiTheme="minorHAnsi" w:eastAsia="SimSun" w:hAnsiTheme="minorHAnsi" w:cstheme="minorHAnsi"/>
          <w:color w:val="000000"/>
          <w:lang w:eastAsia="zh-CN"/>
        </w:rPr>
        <w:t>TS 38.473 V17.4.</w:t>
      </w:r>
      <w:r w:rsidR="00396640">
        <w:rPr>
          <w:rFonts w:asciiTheme="minorHAnsi" w:eastAsia="SimSun" w:hAnsiTheme="minorHAnsi" w:cstheme="minorHAnsi"/>
          <w:color w:val="000000"/>
          <w:lang w:eastAsia="zh-CN"/>
        </w:rPr>
        <w:t>1</w:t>
      </w:r>
      <w:r>
        <w:rPr>
          <w:rFonts w:asciiTheme="minorHAnsi" w:eastAsia="SimSun" w:hAnsiTheme="minorHAnsi" w:cstheme="minorHAnsi"/>
          <w:color w:val="000000"/>
          <w:lang w:eastAsia="zh-CN"/>
        </w:rPr>
        <w:t>, 3GPP; TSG RAN; NG-RAN; F1 application protocol (F1AP) (Release 17)</w:t>
      </w:r>
      <w:bookmarkEnd w:id="19"/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396640">
        <w:rPr>
          <w:rFonts w:asciiTheme="minorHAnsi" w:eastAsia="SimSun" w:hAnsiTheme="minorHAnsi" w:cstheme="minorHAnsi"/>
          <w:color w:val="000000"/>
          <w:lang w:eastAsia="zh-CN"/>
        </w:rPr>
        <w:t>April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2023</w:t>
      </w:r>
    </w:p>
    <w:bookmarkEnd w:id="20"/>
    <w:p w14:paraId="206F303D" w14:textId="0C887408" w:rsidR="00887492" w:rsidRPr="00C90F6E" w:rsidRDefault="00C411C0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t>TS 38.331 V17.4.0, 3GPP; TSG RAN; NR; Radio Resource Control (RRC) protocol specification (Release 17), March 2023</w:t>
      </w:r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3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7CE3" w14:textId="77777777" w:rsidR="003F10EB" w:rsidRDefault="003F10EB">
      <w:pPr>
        <w:spacing w:after="0" w:line="240" w:lineRule="auto"/>
      </w:pPr>
      <w:r>
        <w:separator/>
      </w:r>
    </w:p>
  </w:endnote>
  <w:endnote w:type="continuationSeparator" w:id="0">
    <w:p w14:paraId="34AE2EE3" w14:textId="77777777" w:rsidR="003F10EB" w:rsidRDefault="003F10EB">
      <w:pPr>
        <w:spacing w:after="0" w:line="240" w:lineRule="auto"/>
      </w:pPr>
      <w:r>
        <w:continuationSeparator/>
      </w:r>
    </w:p>
  </w:endnote>
  <w:endnote w:type="continuationNotice" w:id="1">
    <w:p w14:paraId="37DF3998" w14:textId="77777777" w:rsidR="003F10EB" w:rsidRDefault="003F1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9B33" w14:textId="77777777" w:rsidR="003F10EB" w:rsidRDefault="003F10EB">
      <w:pPr>
        <w:spacing w:after="0" w:line="240" w:lineRule="auto"/>
      </w:pPr>
      <w:r>
        <w:separator/>
      </w:r>
    </w:p>
  </w:footnote>
  <w:footnote w:type="continuationSeparator" w:id="0">
    <w:p w14:paraId="59B879B5" w14:textId="77777777" w:rsidR="003F10EB" w:rsidRDefault="003F10EB">
      <w:pPr>
        <w:spacing w:after="0" w:line="240" w:lineRule="auto"/>
      </w:pPr>
      <w:r>
        <w:continuationSeparator/>
      </w:r>
    </w:p>
  </w:footnote>
  <w:footnote w:type="continuationNotice" w:id="1">
    <w:p w14:paraId="5240E996" w14:textId="77777777" w:rsidR="003F10EB" w:rsidRDefault="003F10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2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60547578">
    <w:abstractNumId w:val="17"/>
  </w:num>
  <w:num w:numId="2" w16cid:durableId="1979994076">
    <w:abstractNumId w:val="13"/>
  </w:num>
  <w:num w:numId="3" w16cid:durableId="1229193440">
    <w:abstractNumId w:val="34"/>
  </w:num>
  <w:num w:numId="4" w16cid:durableId="599525913">
    <w:abstractNumId w:val="32"/>
  </w:num>
  <w:num w:numId="5" w16cid:durableId="553662045">
    <w:abstractNumId w:val="31"/>
  </w:num>
  <w:num w:numId="6" w16cid:durableId="1406418624">
    <w:abstractNumId w:val="25"/>
  </w:num>
  <w:num w:numId="7" w16cid:durableId="1310749134">
    <w:abstractNumId w:val="20"/>
  </w:num>
  <w:num w:numId="8" w16cid:durableId="1536431390">
    <w:abstractNumId w:val="33"/>
  </w:num>
  <w:num w:numId="9" w16cid:durableId="1003317004">
    <w:abstractNumId w:val="12"/>
  </w:num>
  <w:num w:numId="10" w16cid:durableId="20395492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2221624">
    <w:abstractNumId w:val="24"/>
  </w:num>
  <w:num w:numId="12" w16cid:durableId="10417847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231875">
    <w:abstractNumId w:val="29"/>
  </w:num>
  <w:num w:numId="14" w16cid:durableId="16852785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87116">
    <w:abstractNumId w:val="22"/>
  </w:num>
  <w:num w:numId="16" w16cid:durableId="448011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8306937">
    <w:abstractNumId w:val="10"/>
  </w:num>
  <w:num w:numId="18" w16cid:durableId="16704509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350030">
    <w:abstractNumId w:val="27"/>
  </w:num>
  <w:num w:numId="20" w16cid:durableId="7075366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8019356">
    <w:abstractNumId w:val="7"/>
  </w:num>
  <w:num w:numId="22" w16cid:durableId="1471094618">
    <w:abstractNumId w:val="30"/>
  </w:num>
  <w:num w:numId="23" w16cid:durableId="2012483462">
    <w:abstractNumId w:val="14"/>
  </w:num>
  <w:num w:numId="24" w16cid:durableId="7719038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2658903">
    <w:abstractNumId w:val="8"/>
  </w:num>
  <w:num w:numId="26" w16cid:durableId="1386950728">
    <w:abstractNumId w:val="18"/>
  </w:num>
  <w:num w:numId="27" w16cid:durableId="323551435">
    <w:abstractNumId w:val="4"/>
  </w:num>
  <w:num w:numId="28" w16cid:durableId="838041109">
    <w:abstractNumId w:val="5"/>
  </w:num>
  <w:num w:numId="29" w16cid:durableId="1547526839">
    <w:abstractNumId w:val="3"/>
  </w:num>
  <w:num w:numId="30" w16cid:durableId="1458839399">
    <w:abstractNumId w:val="15"/>
  </w:num>
  <w:num w:numId="31" w16cid:durableId="418715284">
    <w:abstractNumId w:val="17"/>
  </w:num>
  <w:num w:numId="32" w16cid:durableId="1439179198">
    <w:abstractNumId w:val="6"/>
  </w:num>
  <w:num w:numId="33" w16cid:durableId="1757751745">
    <w:abstractNumId w:val="0"/>
  </w:num>
  <w:num w:numId="34" w16cid:durableId="1727491765">
    <w:abstractNumId w:val="16"/>
  </w:num>
  <w:num w:numId="35" w16cid:durableId="1183856879">
    <w:abstractNumId w:val="1"/>
  </w:num>
  <w:num w:numId="36" w16cid:durableId="51585144">
    <w:abstractNumId w:val="2"/>
  </w:num>
  <w:num w:numId="37" w16cid:durableId="580673988">
    <w:abstractNumId w:val="17"/>
  </w:num>
  <w:num w:numId="38" w16cid:durableId="1946040716">
    <w:abstractNumId w:val="17"/>
  </w:num>
  <w:num w:numId="39" w16cid:durableId="10374364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7539508">
    <w:abstractNumId w:val="26"/>
  </w:num>
  <w:num w:numId="41" w16cid:durableId="571625839">
    <w:abstractNumId w:val="9"/>
  </w:num>
  <w:num w:numId="42" w16cid:durableId="670257063">
    <w:abstractNumId w:val="19"/>
  </w:num>
  <w:num w:numId="43" w16cid:durableId="327253157">
    <w:abstractNumId w:val="11"/>
  </w:num>
  <w:num w:numId="44" w16cid:durableId="1918784226">
    <w:abstractNumId w:val="23"/>
  </w:num>
  <w:num w:numId="45" w16cid:durableId="1196037741">
    <w:abstractNumId w:val="28"/>
  </w:num>
  <w:num w:numId="46" w16cid:durableId="17585974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0ECA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7DE"/>
    <w:rsid w:val="00145B02"/>
    <w:rsid w:val="00145D63"/>
    <w:rsid w:val="0014605E"/>
    <w:rsid w:val="001468C6"/>
    <w:rsid w:val="00147188"/>
    <w:rsid w:val="0014780B"/>
    <w:rsid w:val="00147BF8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110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4F9C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29D1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794"/>
    <w:rsid w:val="001E28FB"/>
    <w:rsid w:val="001E2A86"/>
    <w:rsid w:val="001E2F88"/>
    <w:rsid w:val="001E3820"/>
    <w:rsid w:val="001E42C8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6D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77A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6DF9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CA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188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1F0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640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16C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0EB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8E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4B8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DF2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4EE0"/>
    <w:rsid w:val="005E51FE"/>
    <w:rsid w:val="005E5947"/>
    <w:rsid w:val="005E5A60"/>
    <w:rsid w:val="005E697A"/>
    <w:rsid w:val="005E6E27"/>
    <w:rsid w:val="005E749F"/>
    <w:rsid w:val="005E7A8F"/>
    <w:rsid w:val="005E7F8D"/>
    <w:rsid w:val="005F037B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C32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B83"/>
    <w:rsid w:val="00625C68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BFA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2E7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401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7F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0F5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6F2A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7DC"/>
    <w:rsid w:val="00763893"/>
    <w:rsid w:val="00763C04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317"/>
    <w:rsid w:val="007B059D"/>
    <w:rsid w:val="007B1C5A"/>
    <w:rsid w:val="007B2BB9"/>
    <w:rsid w:val="007B2BC9"/>
    <w:rsid w:val="007B35A6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3DB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0CEF"/>
    <w:rsid w:val="00831472"/>
    <w:rsid w:val="00831844"/>
    <w:rsid w:val="00831A7F"/>
    <w:rsid w:val="00832977"/>
    <w:rsid w:val="0083315C"/>
    <w:rsid w:val="00833ACE"/>
    <w:rsid w:val="00833ADE"/>
    <w:rsid w:val="00833CB1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987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5A30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661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397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68F7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56C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38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389"/>
    <w:rsid w:val="009B740A"/>
    <w:rsid w:val="009B7A31"/>
    <w:rsid w:val="009C02F0"/>
    <w:rsid w:val="009C032F"/>
    <w:rsid w:val="009C04F1"/>
    <w:rsid w:val="009C09C4"/>
    <w:rsid w:val="009C0A25"/>
    <w:rsid w:val="009C1438"/>
    <w:rsid w:val="009C227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4DE5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53C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530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6CF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BC0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1C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42F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59C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673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68AD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C61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6BD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2BB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6BE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TALChar">
    <w:name w:val="TAL Char"/>
    <w:qFormat/>
    <w:rsid w:val="003D016C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3D016C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70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56</cp:revision>
  <cp:lastPrinted>2007-12-21T03:58:00Z</cp:lastPrinted>
  <dcterms:created xsi:type="dcterms:W3CDTF">2023-02-08T16:30:00Z</dcterms:created>
  <dcterms:modified xsi:type="dcterms:W3CDTF">2023-04-06T17:17:00Z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